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8A4" w:rsidRDefault="002338A4" w:rsidP="00A835EE">
      <w:pPr>
        <w:spacing w:line="312" w:lineRule="auto"/>
        <w:jc w:val="left"/>
        <w:rPr>
          <w:rFonts w:ascii="黑体" w:eastAsia="黑体" w:hAnsi="黑体" w:cs="Times New Roman"/>
        </w:rPr>
      </w:pPr>
    </w:p>
    <w:p w:rsidR="002338A4" w:rsidRDefault="002338A4" w:rsidP="00A835EE">
      <w:pPr>
        <w:rPr>
          <w:rFonts w:ascii="黑体" w:eastAsia="黑体" w:hAnsi="黑体" w:cs="Times New Roman"/>
          <w:color w:val="0066FF"/>
          <w:sz w:val="24"/>
          <w:szCs w:val="24"/>
        </w:rPr>
      </w:pPr>
    </w:p>
    <w:p w:rsidR="002338A4" w:rsidRDefault="002338A4" w:rsidP="00A835EE">
      <w:pPr>
        <w:jc w:val="center"/>
        <w:rPr>
          <w:rFonts w:ascii="黑体" w:eastAsia="黑体" w:hAnsi="黑体" w:cs="Times New Roman"/>
          <w:color w:val="0066FF"/>
          <w:sz w:val="24"/>
          <w:szCs w:val="24"/>
        </w:rPr>
      </w:pPr>
      <w:r>
        <w:rPr>
          <w:rFonts w:ascii="黑体" w:eastAsia="黑体" w:hAnsi="黑体" w:cs="黑体" w:hint="eastAsia"/>
          <w:color w:val="0066FF"/>
          <w:sz w:val="24"/>
          <w:szCs w:val="24"/>
        </w:rPr>
        <w:t>行程表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8"/>
        <w:gridCol w:w="1242"/>
        <w:gridCol w:w="1242"/>
        <w:gridCol w:w="1156"/>
        <w:gridCol w:w="1156"/>
        <w:gridCol w:w="1156"/>
        <w:gridCol w:w="1242"/>
      </w:tblGrid>
      <w:tr w:rsidR="002338A4" w:rsidTr="009A330A"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cs="Times New Roman"/>
                <w:color w:val="87AAD9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C6002F"/>
                <w:sz w:val="20"/>
                <w:szCs w:val="20"/>
              </w:rPr>
              <w:t>星期日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87AAD9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87AAD9"/>
                <w:sz w:val="20"/>
                <w:szCs w:val="20"/>
              </w:rPr>
              <w:t>星期一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87AAD9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87AAD9"/>
                <w:sz w:val="20"/>
                <w:szCs w:val="20"/>
              </w:rPr>
              <w:t>星期二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87AAD9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87AAD9"/>
                <w:sz w:val="20"/>
                <w:szCs w:val="20"/>
              </w:rPr>
              <w:t>星期三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87AAD9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87AAD9"/>
                <w:sz w:val="20"/>
                <w:szCs w:val="20"/>
              </w:rPr>
              <w:t>星期四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C6002F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87AAD9"/>
                <w:sz w:val="20"/>
                <w:szCs w:val="20"/>
              </w:rPr>
              <w:t>星期五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87AAD9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C6002F"/>
                <w:sz w:val="20"/>
                <w:szCs w:val="20"/>
              </w:rPr>
              <w:t>星期六</w:t>
            </w:r>
          </w:p>
        </w:tc>
      </w:tr>
      <w:tr w:rsidR="002338A4" w:rsidTr="009A330A">
        <w:trPr>
          <w:trHeight w:val="2003"/>
        </w:trPr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宋体" w:cs="宋体"/>
                <w:color w:val="0D0D0D"/>
                <w:sz w:val="20"/>
                <w:szCs w:val="20"/>
              </w:rPr>
            </w:pP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抵达日本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noProof/>
              </w:rPr>
              <w:pict>
                <v:shape id="Freeform 39" o:spid="_x0000_s1026" style="position:absolute;left:0;text-align:left;margin-left:13.45pt;margin-top:3.7pt;width:15.75pt;height:15.75pt;rotation:28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08313,2688679" path="m1404157,v82133,,148715,66582,148715,148715l1552872,1013497r1255441,665952l2808313,1989106,1552871,1675907r,623651l1550364,2311975r285841,229010l1836205,2688679,1404157,2525885,972108,2688679r,-147694l1257949,2311975r-2507,-12418l1255442,1675907,,1989106,,1679449,1255442,1013496r,-864781c1255442,66582,1322024,,1404157,xe" fillcolor="#87aad9" stroked="f">
                  <v:path arrowok="t" o:connecttype="custom" o:connectlocs="100013,0;110605,11064;110605,75399;200025,124943;200025,147980;110605,124680;110605,171076;110426,172000;130786,189037;130786,200025;100013,187914;69239,200025;69239,189037;89599,172000;89420,171076;89420,124680;0,147980;0,124943;89420,75399;89420,11064;100013,0" o:connectangles="0,0,0,0,0,0,0,0,0,0,0,0,0,0,0,0,0,0,0,0,0"/>
                </v:shape>
              </w:pic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-------------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東京都内住宿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cs="黑体"/>
                <w:color w:val="0D0D0D"/>
                <w:sz w:val="20"/>
                <w:szCs w:val="20"/>
              </w:rPr>
            </w:pP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大学说明会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分组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------------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1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cs="黑体"/>
                <w:color w:val="0D0D0D"/>
                <w:sz w:val="20"/>
                <w:szCs w:val="20"/>
              </w:rPr>
            </w:pP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2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3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------------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cs="黑体"/>
                <w:color w:val="0D0D0D"/>
                <w:sz w:val="20"/>
                <w:szCs w:val="20"/>
              </w:rPr>
            </w:pP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D0D0D"/>
                <w:sz w:val="20"/>
                <w:szCs w:val="20"/>
              </w:rPr>
              <w:t>实地研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1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实地调研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2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-----------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cs="黑体"/>
                <w:color w:val="0D0D0D"/>
                <w:sz w:val="20"/>
                <w:szCs w:val="20"/>
              </w:rPr>
            </w:pP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6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7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-----------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cs="黑体"/>
                <w:color w:val="0D0D0D"/>
                <w:sz w:val="20"/>
                <w:szCs w:val="20"/>
              </w:rPr>
            </w:pP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9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分组发表</w:t>
            </w: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10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-----------</w:t>
            </w:r>
          </w:p>
          <w:p w:rsidR="002338A4" w:rsidRDefault="002338A4" w:rsidP="00527644">
            <w:pPr>
              <w:spacing w:line="312" w:lineRule="auto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设计发表会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cs="黑体"/>
                <w:color w:val="0D0D0D"/>
                <w:sz w:val="20"/>
                <w:szCs w:val="20"/>
              </w:rPr>
            </w:pP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企业见学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黑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/>
                <w:color w:val="0D0D0D"/>
                <w:sz w:val="20"/>
                <w:szCs w:val="20"/>
              </w:rPr>
              <w:t>------------</w: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自由研修</w:t>
            </w:r>
          </w:p>
        </w:tc>
      </w:tr>
      <w:tr w:rsidR="002338A4" w:rsidTr="009A330A"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自由活动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自由活动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noProof/>
              </w:rPr>
              <w:pict>
                <v:shape id="机场 92" o:spid="_x0000_s1027" style="position:absolute;left:0;text-align:left;margin-left:44.2pt;margin-top:3.15pt;width:15.75pt;height:15.75pt;rotation:143;flip:y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08313,2688679" path="m1404157,v82133,,148715,66582,148715,148715l1552872,1013497r1255441,665952l2808313,1989106,1552871,1675907r,623651l1550364,2311975r285841,229010l1836205,2688679,1404157,2525885,972108,2688679r,-147694l1257949,2311975r-2507,-12418l1255442,1675907,,1989106,,1679449,1255442,1013496r,-864781c1255442,66582,1322024,,1404157,xe" fillcolor="#87aad9" stroked="f">
                  <v:path arrowok="t" o:connecttype="custom" o:connectlocs="100013,0;110605,11064;110605,75399;200025,124943;200025,147980;110605,124680;110605,171076;110426,172000;130786,189037;130786,200025;100013,187914;69239,200025;69239,189037;89599,172000;89420,171076;89420,124680;0,147980;0,124943;89420,75399;89420,11064;100013,0" o:connectangles="0,0,0,0,0,0,0,0,0,0,0,0,0,0,0,0,0,0,0,0,0"/>
                </v:shape>
              </w:pict>
            </w: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回国</w:t>
            </w: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</w:p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</w:tcPr>
          <w:p w:rsidR="002338A4" w:rsidRDefault="002338A4" w:rsidP="00527644">
            <w:pPr>
              <w:spacing w:line="312" w:lineRule="auto"/>
              <w:jc w:val="center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</w:p>
        </w:tc>
      </w:tr>
    </w:tbl>
    <w:p w:rsidR="002338A4" w:rsidRDefault="002338A4" w:rsidP="00A835EE">
      <w:pPr>
        <w:jc w:val="left"/>
        <w:rPr>
          <w:rFonts w:ascii="黑体" w:eastAsia="黑体" w:hAnsi="黑体" w:cs="Times New Roman"/>
          <w:u w:val="single"/>
        </w:rPr>
      </w:pPr>
      <w:r>
        <w:rPr>
          <w:rFonts w:ascii="黑体" w:eastAsia="黑体" w:hAnsi="黑体" w:cs="黑体" w:hint="eastAsia"/>
          <w:u w:val="single"/>
        </w:rPr>
        <w:t>上期的设计课题为</w:t>
      </w:r>
      <w:r>
        <w:rPr>
          <w:rFonts w:ascii="黑体" w:eastAsia="黑体" w:hAnsi="黑体" w:cs="黑体"/>
          <w:u w:val="single"/>
        </w:rPr>
        <w:t>*New Communication Device*</w:t>
      </w:r>
      <w:r>
        <w:rPr>
          <w:rFonts w:ascii="黑体" w:eastAsia="黑体" w:hAnsi="黑体" w:cs="黑体" w:hint="eastAsia"/>
          <w:u w:val="single"/>
        </w:rPr>
        <w:t>（仅供参考）</w:t>
      </w:r>
    </w:p>
    <w:p w:rsidR="002338A4" w:rsidRDefault="002338A4" w:rsidP="00A835EE">
      <w:pPr>
        <w:jc w:val="left"/>
        <w:rPr>
          <w:rFonts w:ascii="黑体" w:eastAsia="黑体" w:hAnsi="黑体" w:cs="Times New Roman"/>
          <w:u w:val="single"/>
        </w:rPr>
      </w:pPr>
      <w:r>
        <w:rPr>
          <w:rFonts w:ascii="黑体" w:eastAsia="黑体" w:hAnsi="黑体" w:cs="黑体" w:hint="eastAsia"/>
          <w:u w:val="single"/>
        </w:rPr>
        <w:t>※以上行程由以往行程综合定制，不排除根据当地的客观情况，存在变动的可能性。</w:t>
      </w:r>
    </w:p>
    <w:p w:rsidR="002338A4" w:rsidRDefault="002338A4" w:rsidP="00A835EE">
      <w:pPr>
        <w:jc w:val="left"/>
        <w:rPr>
          <w:rFonts w:ascii="黑体" w:eastAsia="黑体" w:hAnsi="黑体" w:cs="Times New Roman"/>
          <w:u w:val="single"/>
        </w:rPr>
      </w:pPr>
    </w:p>
    <w:p w:rsidR="002338A4" w:rsidRPr="00A835EE" w:rsidRDefault="002338A4">
      <w:pPr>
        <w:rPr>
          <w:rFonts w:cs="Times New Roman"/>
        </w:rPr>
      </w:pPr>
      <w:bookmarkStart w:id="0" w:name="_GoBack"/>
      <w:bookmarkEnd w:id="0"/>
    </w:p>
    <w:sectPr w:rsidR="002338A4" w:rsidRPr="00A835EE" w:rsidSect="002E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8A4" w:rsidRDefault="002338A4" w:rsidP="00A835E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338A4" w:rsidRDefault="002338A4" w:rsidP="00A835E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8A4" w:rsidRDefault="002338A4" w:rsidP="00A835E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338A4" w:rsidRDefault="002338A4" w:rsidP="00A835E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61F7"/>
    <w:rsid w:val="000036C4"/>
    <w:rsid w:val="00014059"/>
    <w:rsid w:val="000204F1"/>
    <w:rsid w:val="00032100"/>
    <w:rsid w:val="0003402B"/>
    <w:rsid w:val="000500A1"/>
    <w:rsid w:val="00087D65"/>
    <w:rsid w:val="00092D9F"/>
    <w:rsid w:val="00093A2A"/>
    <w:rsid w:val="00096594"/>
    <w:rsid w:val="000A6888"/>
    <w:rsid w:val="000B4437"/>
    <w:rsid w:val="000B79C4"/>
    <w:rsid w:val="000C13E9"/>
    <w:rsid w:val="000F076F"/>
    <w:rsid w:val="000F6646"/>
    <w:rsid w:val="000F6CD4"/>
    <w:rsid w:val="001028F6"/>
    <w:rsid w:val="001379D7"/>
    <w:rsid w:val="00147215"/>
    <w:rsid w:val="0014790C"/>
    <w:rsid w:val="00171914"/>
    <w:rsid w:val="001767AF"/>
    <w:rsid w:val="00185C46"/>
    <w:rsid w:val="00186775"/>
    <w:rsid w:val="001A57DD"/>
    <w:rsid w:val="001B4870"/>
    <w:rsid w:val="001B4BC3"/>
    <w:rsid w:val="001C3746"/>
    <w:rsid w:val="001F06BF"/>
    <w:rsid w:val="001F1830"/>
    <w:rsid w:val="0022336A"/>
    <w:rsid w:val="00223988"/>
    <w:rsid w:val="002303EA"/>
    <w:rsid w:val="00230C34"/>
    <w:rsid w:val="002310EC"/>
    <w:rsid w:val="002331DE"/>
    <w:rsid w:val="002338A4"/>
    <w:rsid w:val="00243879"/>
    <w:rsid w:val="00245D2E"/>
    <w:rsid w:val="00250455"/>
    <w:rsid w:val="002533C8"/>
    <w:rsid w:val="002565AC"/>
    <w:rsid w:val="00257B72"/>
    <w:rsid w:val="00260BF9"/>
    <w:rsid w:val="00264744"/>
    <w:rsid w:val="00275E46"/>
    <w:rsid w:val="00283AD0"/>
    <w:rsid w:val="00283D08"/>
    <w:rsid w:val="00285346"/>
    <w:rsid w:val="00287F70"/>
    <w:rsid w:val="00296622"/>
    <w:rsid w:val="002A73A6"/>
    <w:rsid w:val="002B0844"/>
    <w:rsid w:val="002D1865"/>
    <w:rsid w:val="002D42E8"/>
    <w:rsid w:val="002E126E"/>
    <w:rsid w:val="002E5311"/>
    <w:rsid w:val="002F0312"/>
    <w:rsid w:val="002F702C"/>
    <w:rsid w:val="00304828"/>
    <w:rsid w:val="00321E1A"/>
    <w:rsid w:val="00324AF3"/>
    <w:rsid w:val="00326382"/>
    <w:rsid w:val="00331573"/>
    <w:rsid w:val="00341E2B"/>
    <w:rsid w:val="0034567D"/>
    <w:rsid w:val="003469FE"/>
    <w:rsid w:val="0035079A"/>
    <w:rsid w:val="003723D5"/>
    <w:rsid w:val="003840F7"/>
    <w:rsid w:val="003845DE"/>
    <w:rsid w:val="0039796D"/>
    <w:rsid w:val="003A343B"/>
    <w:rsid w:val="003B7B89"/>
    <w:rsid w:val="003C2482"/>
    <w:rsid w:val="003C6F9A"/>
    <w:rsid w:val="003C7D66"/>
    <w:rsid w:val="003D34A4"/>
    <w:rsid w:val="003E798A"/>
    <w:rsid w:val="003F551A"/>
    <w:rsid w:val="003F6ED5"/>
    <w:rsid w:val="00410717"/>
    <w:rsid w:val="00425516"/>
    <w:rsid w:val="00425E4C"/>
    <w:rsid w:val="00446AC5"/>
    <w:rsid w:val="004519D5"/>
    <w:rsid w:val="00453915"/>
    <w:rsid w:val="00465705"/>
    <w:rsid w:val="004659FB"/>
    <w:rsid w:val="004771A0"/>
    <w:rsid w:val="00482EE4"/>
    <w:rsid w:val="00485B4C"/>
    <w:rsid w:val="0049376B"/>
    <w:rsid w:val="00496CC5"/>
    <w:rsid w:val="004A1E9F"/>
    <w:rsid w:val="004B6993"/>
    <w:rsid w:val="004C13E5"/>
    <w:rsid w:val="004C5A53"/>
    <w:rsid w:val="004C7EDB"/>
    <w:rsid w:val="004F0538"/>
    <w:rsid w:val="0051083F"/>
    <w:rsid w:val="00516349"/>
    <w:rsid w:val="00522B8B"/>
    <w:rsid w:val="005230F6"/>
    <w:rsid w:val="00527644"/>
    <w:rsid w:val="00533E4B"/>
    <w:rsid w:val="00535F2F"/>
    <w:rsid w:val="005523F1"/>
    <w:rsid w:val="00554008"/>
    <w:rsid w:val="005542A7"/>
    <w:rsid w:val="00562339"/>
    <w:rsid w:val="00565E1E"/>
    <w:rsid w:val="005668C6"/>
    <w:rsid w:val="0056761A"/>
    <w:rsid w:val="00580125"/>
    <w:rsid w:val="00587577"/>
    <w:rsid w:val="005A4A01"/>
    <w:rsid w:val="005B1811"/>
    <w:rsid w:val="005B1B8E"/>
    <w:rsid w:val="005B61F7"/>
    <w:rsid w:val="005C4766"/>
    <w:rsid w:val="005C6EA0"/>
    <w:rsid w:val="005D3922"/>
    <w:rsid w:val="005F1E5A"/>
    <w:rsid w:val="005F511B"/>
    <w:rsid w:val="005F6004"/>
    <w:rsid w:val="005F61E5"/>
    <w:rsid w:val="005F701E"/>
    <w:rsid w:val="00611DCF"/>
    <w:rsid w:val="00612E15"/>
    <w:rsid w:val="00616F07"/>
    <w:rsid w:val="006306F3"/>
    <w:rsid w:val="00630F01"/>
    <w:rsid w:val="00634D59"/>
    <w:rsid w:val="0064191A"/>
    <w:rsid w:val="00647C67"/>
    <w:rsid w:val="006523B8"/>
    <w:rsid w:val="00655CC3"/>
    <w:rsid w:val="00660326"/>
    <w:rsid w:val="00676DA0"/>
    <w:rsid w:val="00691F4D"/>
    <w:rsid w:val="006966CB"/>
    <w:rsid w:val="006B136C"/>
    <w:rsid w:val="006C7D80"/>
    <w:rsid w:val="006D1109"/>
    <w:rsid w:val="006D5B8D"/>
    <w:rsid w:val="006F1447"/>
    <w:rsid w:val="007042EB"/>
    <w:rsid w:val="00710855"/>
    <w:rsid w:val="00723EC8"/>
    <w:rsid w:val="007371FB"/>
    <w:rsid w:val="00744A23"/>
    <w:rsid w:val="00752022"/>
    <w:rsid w:val="00755C54"/>
    <w:rsid w:val="007564A6"/>
    <w:rsid w:val="00765EF7"/>
    <w:rsid w:val="007703B9"/>
    <w:rsid w:val="00786825"/>
    <w:rsid w:val="007919ED"/>
    <w:rsid w:val="007A7C08"/>
    <w:rsid w:val="007B36FD"/>
    <w:rsid w:val="007B650E"/>
    <w:rsid w:val="007C1255"/>
    <w:rsid w:val="007F6789"/>
    <w:rsid w:val="007F7C58"/>
    <w:rsid w:val="00811107"/>
    <w:rsid w:val="0081270B"/>
    <w:rsid w:val="008277D6"/>
    <w:rsid w:val="00833A2A"/>
    <w:rsid w:val="008414D7"/>
    <w:rsid w:val="008448F4"/>
    <w:rsid w:val="00851738"/>
    <w:rsid w:val="00854C2B"/>
    <w:rsid w:val="008607CB"/>
    <w:rsid w:val="00871B23"/>
    <w:rsid w:val="00875064"/>
    <w:rsid w:val="0087576A"/>
    <w:rsid w:val="0088289B"/>
    <w:rsid w:val="00891602"/>
    <w:rsid w:val="00891966"/>
    <w:rsid w:val="008A12A2"/>
    <w:rsid w:val="008A4A1B"/>
    <w:rsid w:val="008B0EF3"/>
    <w:rsid w:val="008B2ED6"/>
    <w:rsid w:val="008B41A0"/>
    <w:rsid w:val="008C45CF"/>
    <w:rsid w:val="008D375D"/>
    <w:rsid w:val="008D58F5"/>
    <w:rsid w:val="008E12B1"/>
    <w:rsid w:val="008F5D89"/>
    <w:rsid w:val="00901439"/>
    <w:rsid w:val="00906A95"/>
    <w:rsid w:val="00910391"/>
    <w:rsid w:val="00916E60"/>
    <w:rsid w:val="00922AC4"/>
    <w:rsid w:val="00925B6D"/>
    <w:rsid w:val="00930BC2"/>
    <w:rsid w:val="00942924"/>
    <w:rsid w:val="009545C8"/>
    <w:rsid w:val="009728CF"/>
    <w:rsid w:val="00974977"/>
    <w:rsid w:val="00986956"/>
    <w:rsid w:val="00990E57"/>
    <w:rsid w:val="009A330A"/>
    <w:rsid w:val="009A4B2F"/>
    <w:rsid w:val="009A604E"/>
    <w:rsid w:val="009B6179"/>
    <w:rsid w:val="009B740C"/>
    <w:rsid w:val="009C6F14"/>
    <w:rsid w:val="009D3AE8"/>
    <w:rsid w:val="009D7AAA"/>
    <w:rsid w:val="009E0597"/>
    <w:rsid w:val="009E5043"/>
    <w:rsid w:val="009F41CB"/>
    <w:rsid w:val="009F621B"/>
    <w:rsid w:val="00A10C1E"/>
    <w:rsid w:val="00A350EA"/>
    <w:rsid w:val="00A364A6"/>
    <w:rsid w:val="00A47489"/>
    <w:rsid w:val="00A5268C"/>
    <w:rsid w:val="00A54666"/>
    <w:rsid w:val="00A555EB"/>
    <w:rsid w:val="00A702C7"/>
    <w:rsid w:val="00A835EE"/>
    <w:rsid w:val="00A83DDD"/>
    <w:rsid w:val="00A859BB"/>
    <w:rsid w:val="00AB68E3"/>
    <w:rsid w:val="00AC2E44"/>
    <w:rsid w:val="00AE4058"/>
    <w:rsid w:val="00AE492D"/>
    <w:rsid w:val="00AF253F"/>
    <w:rsid w:val="00B004B0"/>
    <w:rsid w:val="00B15523"/>
    <w:rsid w:val="00B322C2"/>
    <w:rsid w:val="00B35058"/>
    <w:rsid w:val="00B504ED"/>
    <w:rsid w:val="00B5098C"/>
    <w:rsid w:val="00B544EE"/>
    <w:rsid w:val="00B5461F"/>
    <w:rsid w:val="00B57C29"/>
    <w:rsid w:val="00B60E40"/>
    <w:rsid w:val="00B64A89"/>
    <w:rsid w:val="00B82CD5"/>
    <w:rsid w:val="00B84A2F"/>
    <w:rsid w:val="00BA1AB3"/>
    <w:rsid w:val="00BA5C09"/>
    <w:rsid w:val="00BA727E"/>
    <w:rsid w:val="00BB3425"/>
    <w:rsid w:val="00BC5655"/>
    <w:rsid w:val="00BC622B"/>
    <w:rsid w:val="00BD01CA"/>
    <w:rsid w:val="00BD4021"/>
    <w:rsid w:val="00BE3ABB"/>
    <w:rsid w:val="00BE69D2"/>
    <w:rsid w:val="00BF0CAD"/>
    <w:rsid w:val="00C15192"/>
    <w:rsid w:val="00C3135C"/>
    <w:rsid w:val="00C3404F"/>
    <w:rsid w:val="00C34FC3"/>
    <w:rsid w:val="00C45348"/>
    <w:rsid w:val="00C51759"/>
    <w:rsid w:val="00C54BD2"/>
    <w:rsid w:val="00C60BEE"/>
    <w:rsid w:val="00C6521C"/>
    <w:rsid w:val="00C66EAC"/>
    <w:rsid w:val="00C67632"/>
    <w:rsid w:val="00C67BB4"/>
    <w:rsid w:val="00C752CD"/>
    <w:rsid w:val="00C91400"/>
    <w:rsid w:val="00C92A2D"/>
    <w:rsid w:val="00C976EF"/>
    <w:rsid w:val="00CB35C3"/>
    <w:rsid w:val="00CB525E"/>
    <w:rsid w:val="00CB5C66"/>
    <w:rsid w:val="00CF23B6"/>
    <w:rsid w:val="00D03D0C"/>
    <w:rsid w:val="00D11A4D"/>
    <w:rsid w:val="00D12A5A"/>
    <w:rsid w:val="00D153DA"/>
    <w:rsid w:val="00D2087E"/>
    <w:rsid w:val="00D236D1"/>
    <w:rsid w:val="00D42D84"/>
    <w:rsid w:val="00D70B59"/>
    <w:rsid w:val="00D72414"/>
    <w:rsid w:val="00D76C40"/>
    <w:rsid w:val="00D77218"/>
    <w:rsid w:val="00D87593"/>
    <w:rsid w:val="00D9194D"/>
    <w:rsid w:val="00D95A7C"/>
    <w:rsid w:val="00DB1A20"/>
    <w:rsid w:val="00DD1CF7"/>
    <w:rsid w:val="00DD2D12"/>
    <w:rsid w:val="00DE60D2"/>
    <w:rsid w:val="00DF1702"/>
    <w:rsid w:val="00DF5A32"/>
    <w:rsid w:val="00E1011A"/>
    <w:rsid w:val="00E1288A"/>
    <w:rsid w:val="00E24F40"/>
    <w:rsid w:val="00E35BAA"/>
    <w:rsid w:val="00E3736B"/>
    <w:rsid w:val="00E55BB2"/>
    <w:rsid w:val="00E60C51"/>
    <w:rsid w:val="00E62DD2"/>
    <w:rsid w:val="00E64FA6"/>
    <w:rsid w:val="00E76243"/>
    <w:rsid w:val="00E9077A"/>
    <w:rsid w:val="00E94C43"/>
    <w:rsid w:val="00E97571"/>
    <w:rsid w:val="00EA2745"/>
    <w:rsid w:val="00EA34D5"/>
    <w:rsid w:val="00EA5CEA"/>
    <w:rsid w:val="00EE2F40"/>
    <w:rsid w:val="00EE2FF2"/>
    <w:rsid w:val="00EE6D73"/>
    <w:rsid w:val="00EF235D"/>
    <w:rsid w:val="00EF41EB"/>
    <w:rsid w:val="00F0127C"/>
    <w:rsid w:val="00F03075"/>
    <w:rsid w:val="00F50B82"/>
    <w:rsid w:val="00F50F43"/>
    <w:rsid w:val="00F540E7"/>
    <w:rsid w:val="00F6553A"/>
    <w:rsid w:val="00F67286"/>
    <w:rsid w:val="00F72BD2"/>
    <w:rsid w:val="00F85B2D"/>
    <w:rsid w:val="00F87288"/>
    <w:rsid w:val="00F96D86"/>
    <w:rsid w:val="00FA6532"/>
    <w:rsid w:val="00FB1EAA"/>
    <w:rsid w:val="00FB4EEE"/>
    <w:rsid w:val="00FC3E9B"/>
    <w:rsid w:val="00FD3DC5"/>
    <w:rsid w:val="00FD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5E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835E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83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835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52</Words>
  <Characters>298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NTKO</cp:lastModifiedBy>
  <cp:revision>3</cp:revision>
  <dcterms:created xsi:type="dcterms:W3CDTF">2017-03-17T03:00:00Z</dcterms:created>
  <dcterms:modified xsi:type="dcterms:W3CDTF">2017-03-20T06:31:00Z</dcterms:modified>
</cp:coreProperties>
</file>