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07" w:rsidRPr="00C97A66" w:rsidRDefault="00474C07" w:rsidP="00971548">
      <w:pPr>
        <w:spacing w:line="360" w:lineRule="auto"/>
        <w:jc w:val="center"/>
        <w:rPr>
          <w:rFonts w:ascii="宋体" w:eastAsia="宋体" w:hAnsi="宋体" w:cs="Times New Roman"/>
          <w:b/>
          <w:bCs/>
          <w:sz w:val="28"/>
          <w:szCs w:val="28"/>
        </w:rPr>
      </w:pPr>
      <w:r w:rsidRPr="00C97A66">
        <w:rPr>
          <w:rFonts w:ascii="宋体" w:eastAsia="宋体" w:hAnsi="宋体" w:cs="宋体" w:hint="eastAsia"/>
          <w:b/>
          <w:bCs/>
          <w:sz w:val="28"/>
          <w:szCs w:val="28"/>
        </w:rPr>
        <w:t>关于组织</w:t>
      </w:r>
      <w:r w:rsidRPr="00C97A66">
        <w:rPr>
          <w:rFonts w:ascii="宋体" w:eastAsia="宋体" w:hAnsi="宋体" w:cs="宋体"/>
          <w:b/>
          <w:bCs/>
          <w:sz w:val="28"/>
          <w:szCs w:val="28"/>
        </w:rPr>
        <w:t>2017</w:t>
      </w:r>
      <w:r w:rsidRPr="00C97A66">
        <w:rPr>
          <w:rFonts w:ascii="宋体" w:eastAsia="宋体" w:hAnsi="宋体" w:cs="宋体" w:hint="eastAsia"/>
          <w:b/>
          <w:bCs/>
          <w:sz w:val="28"/>
          <w:szCs w:val="28"/>
        </w:rPr>
        <w:t>年江苏高校学生境外学习</w:t>
      </w:r>
    </w:p>
    <w:p w:rsidR="00474C07" w:rsidRPr="00C97A66" w:rsidRDefault="00474C07" w:rsidP="00971548">
      <w:pPr>
        <w:spacing w:line="360" w:lineRule="auto"/>
        <w:jc w:val="center"/>
        <w:rPr>
          <w:rFonts w:ascii="宋体" w:eastAsia="宋体" w:hAnsi="宋体" w:cs="Times New Roman"/>
          <w:b/>
          <w:bCs/>
          <w:sz w:val="28"/>
          <w:szCs w:val="28"/>
        </w:rPr>
      </w:pPr>
      <w:r w:rsidRPr="00C97A66">
        <w:rPr>
          <w:rFonts w:ascii="宋体" w:eastAsia="宋体" w:hAnsi="宋体" w:cs="宋体" w:hint="eastAsia"/>
          <w:b/>
          <w:bCs/>
          <w:sz w:val="28"/>
          <w:szCs w:val="28"/>
        </w:rPr>
        <w:t>政府奖学金暑期项目申报通知</w:t>
      </w:r>
    </w:p>
    <w:p w:rsidR="00474C07" w:rsidRPr="00C97A66" w:rsidRDefault="00474C07" w:rsidP="009715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474C07" w:rsidRPr="00C97A66" w:rsidRDefault="00474C07" w:rsidP="00971548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各学院</w:t>
      </w:r>
      <w:r w:rsidRPr="00C97A66">
        <w:rPr>
          <w:rFonts w:ascii="宋体" w:eastAsia="宋体" w:hAnsi="宋体" w:cs="宋体"/>
          <w:sz w:val="24"/>
          <w:szCs w:val="24"/>
        </w:rPr>
        <w:t>:</w:t>
      </w:r>
    </w:p>
    <w:p w:rsidR="00474C07" w:rsidRPr="00C97A66" w:rsidRDefault="00474C07" w:rsidP="00C97A66">
      <w:pPr>
        <w:adjustRightInd w:val="0"/>
        <w:snapToGrid w:val="0"/>
        <w:spacing w:line="540" w:lineRule="exact"/>
        <w:ind w:firstLine="645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为贯彻落实《关于做好新时期教育对外开放工作的实施意见》，进一步加强</w:t>
      </w:r>
      <w:r>
        <w:rPr>
          <w:rFonts w:ascii="宋体" w:eastAsia="宋体" w:hAnsi="宋体" w:cs="宋体" w:hint="eastAsia"/>
          <w:sz w:val="24"/>
          <w:szCs w:val="24"/>
        </w:rPr>
        <w:t>学校</w:t>
      </w:r>
      <w:r w:rsidRPr="00C97A66">
        <w:rPr>
          <w:rFonts w:ascii="宋体" w:eastAsia="宋体" w:hAnsi="宋体" w:cs="宋体" w:hint="eastAsia"/>
          <w:sz w:val="24"/>
          <w:szCs w:val="24"/>
        </w:rPr>
        <w:t>与世界一流大学的合作与交流，大力实施全省高校大学生海外学习计划，</w:t>
      </w:r>
      <w:r w:rsidRPr="00C97A66">
        <w:rPr>
          <w:rFonts w:ascii="宋体" w:eastAsia="宋体" w:hAnsi="宋体" w:cs="宋体"/>
          <w:sz w:val="24"/>
          <w:szCs w:val="24"/>
        </w:rPr>
        <w:t xml:space="preserve"> 2017</w:t>
      </w:r>
      <w:r w:rsidRPr="00C97A66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我校</w:t>
      </w:r>
      <w:r w:rsidRPr="00C97A66">
        <w:rPr>
          <w:rFonts w:ascii="宋体" w:eastAsia="宋体" w:hAnsi="宋体" w:cs="宋体" w:hint="eastAsia"/>
          <w:sz w:val="24"/>
          <w:szCs w:val="24"/>
        </w:rPr>
        <w:t>继续实施</w:t>
      </w:r>
      <w:r>
        <w:rPr>
          <w:rFonts w:ascii="宋体" w:eastAsia="宋体" w:hAnsi="宋体" w:cs="宋体" w:hint="eastAsia"/>
          <w:sz w:val="24"/>
          <w:szCs w:val="24"/>
        </w:rPr>
        <w:t>省教育厅组织的</w:t>
      </w:r>
      <w:r w:rsidRPr="00C97A66">
        <w:rPr>
          <w:rFonts w:ascii="宋体" w:eastAsia="宋体" w:hAnsi="宋体" w:cs="宋体" w:hint="eastAsia"/>
          <w:sz w:val="24"/>
          <w:szCs w:val="24"/>
        </w:rPr>
        <w:t>江苏高校学生境外学习政府奖学金项目。现将有关事项通知如下。</w:t>
      </w:r>
    </w:p>
    <w:p w:rsidR="00474C07" w:rsidRPr="00C97A66" w:rsidRDefault="00474C07" w:rsidP="00152F3D">
      <w:pPr>
        <w:adjustRightInd w:val="0"/>
        <w:snapToGrid w:val="0"/>
        <w:spacing w:line="540" w:lineRule="exact"/>
        <w:ind w:firstLine="645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一、项目计划及内容</w:t>
      </w:r>
    </w:p>
    <w:p w:rsidR="00474C07" w:rsidRPr="00C97A66" w:rsidRDefault="00474C07" w:rsidP="00EA05FE">
      <w:pPr>
        <w:adjustRightInd w:val="0"/>
        <w:snapToGrid w:val="0"/>
        <w:spacing w:line="540" w:lineRule="exact"/>
        <w:ind w:firstLineChars="15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（一）江苏高校学生境外学习政府奖学金项目，旨在加强与世界百强大学的紧密合作，选派省内优秀本科生利用暑期前往美国宾夕法尼亚大学、英国剑桥大学、加拿大多伦多大学、澳大利亚悉尼大学、台湾大学、香港大学等</w:t>
      </w:r>
      <w:r w:rsidRPr="00C97A66">
        <w:rPr>
          <w:rFonts w:ascii="宋体" w:eastAsia="宋体" w:hAnsi="宋体" w:cs="宋体"/>
          <w:sz w:val="24"/>
          <w:szCs w:val="24"/>
        </w:rPr>
        <w:t>17</w:t>
      </w:r>
      <w:r w:rsidRPr="00C97A66">
        <w:rPr>
          <w:rFonts w:ascii="宋体" w:eastAsia="宋体" w:hAnsi="宋体" w:cs="宋体" w:hint="eastAsia"/>
          <w:sz w:val="24"/>
          <w:szCs w:val="24"/>
        </w:rPr>
        <w:t>所境外知名大学进行为期</w:t>
      </w:r>
      <w:r w:rsidRPr="00C97A66">
        <w:rPr>
          <w:rFonts w:ascii="宋体" w:eastAsia="宋体" w:hAnsi="宋体" w:cs="宋体"/>
          <w:sz w:val="24"/>
          <w:szCs w:val="24"/>
        </w:rPr>
        <w:t>4-5</w:t>
      </w:r>
      <w:r w:rsidRPr="00C97A66">
        <w:rPr>
          <w:rFonts w:ascii="宋体" w:eastAsia="宋体" w:hAnsi="宋体" w:cs="宋体" w:hint="eastAsia"/>
          <w:sz w:val="24"/>
          <w:szCs w:val="24"/>
        </w:rPr>
        <w:t>周的学分课程学习。学科领域涉及经济学、管理学、工学、理学、文学、医学、法学、教育学、艺术学等</w:t>
      </w:r>
      <w:r w:rsidRPr="00C97A66">
        <w:rPr>
          <w:rFonts w:ascii="宋体" w:eastAsia="宋体" w:hAnsi="宋体" w:cs="宋体"/>
          <w:sz w:val="24"/>
          <w:szCs w:val="24"/>
        </w:rPr>
        <w:t>9</w:t>
      </w:r>
      <w:r w:rsidRPr="00C97A66">
        <w:rPr>
          <w:rFonts w:ascii="宋体" w:eastAsia="宋体" w:hAnsi="宋体" w:cs="宋体" w:hint="eastAsia"/>
          <w:sz w:val="24"/>
          <w:szCs w:val="24"/>
        </w:rPr>
        <w:t>个学科门类，共</w:t>
      </w:r>
      <w:r w:rsidRPr="00C97A66">
        <w:rPr>
          <w:rFonts w:ascii="宋体" w:eastAsia="宋体" w:hAnsi="宋体" w:cs="宋体"/>
          <w:sz w:val="24"/>
          <w:szCs w:val="24"/>
        </w:rPr>
        <w:t>28</w:t>
      </w:r>
      <w:r w:rsidRPr="00C97A66">
        <w:rPr>
          <w:rFonts w:ascii="宋体" w:eastAsia="宋体" w:hAnsi="宋体" w:cs="宋体" w:hint="eastAsia"/>
          <w:sz w:val="24"/>
          <w:szCs w:val="24"/>
        </w:rPr>
        <w:t>门课程，每一门课程编有专门代码（详见附件</w:t>
      </w:r>
      <w:r w:rsidRPr="00C97A66">
        <w:rPr>
          <w:rFonts w:ascii="宋体" w:eastAsia="宋体" w:hAnsi="宋体" w:cs="宋体"/>
          <w:sz w:val="24"/>
          <w:szCs w:val="24"/>
        </w:rPr>
        <w:t>1</w:t>
      </w:r>
      <w:r w:rsidRPr="00C97A66">
        <w:rPr>
          <w:rFonts w:ascii="宋体" w:eastAsia="宋体" w:hAnsi="宋体" w:cs="宋体" w:hint="eastAsia"/>
          <w:sz w:val="24"/>
          <w:szCs w:val="24"/>
        </w:rPr>
        <w:t>、</w:t>
      </w:r>
      <w:r w:rsidRPr="00C97A66">
        <w:rPr>
          <w:rFonts w:ascii="宋体" w:eastAsia="宋体" w:hAnsi="宋体" w:cs="宋体"/>
          <w:sz w:val="24"/>
          <w:szCs w:val="24"/>
        </w:rPr>
        <w:t>2</w:t>
      </w:r>
      <w:r w:rsidRPr="00C97A66">
        <w:rPr>
          <w:rFonts w:ascii="宋体" w:eastAsia="宋体" w:hAnsi="宋体" w:cs="宋体" w:hint="eastAsia"/>
          <w:sz w:val="24"/>
          <w:szCs w:val="24"/>
        </w:rPr>
        <w:t>）。</w:t>
      </w:r>
    </w:p>
    <w:p w:rsidR="00474C07" w:rsidRPr="00C97A66" w:rsidRDefault="00474C07" w:rsidP="00EA05FE">
      <w:pPr>
        <w:adjustRightInd w:val="0"/>
        <w:snapToGrid w:val="0"/>
        <w:spacing w:line="540" w:lineRule="exact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（三）</w:t>
      </w:r>
      <w:r w:rsidRPr="00C97A66">
        <w:rPr>
          <w:rFonts w:ascii="宋体" w:eastAsia="宋体" w:hAnsi="宋体" w:cs="宋体"/>
          <w:sz w:val="24"/>
          <w:szCs w:val="24"/>
        </w:rPr>
        <w:t>2017</w:t>
      </w:r>
      <w:r w:rsidRPr="00C97A66">
        <w:rPr>
          <w:rFonts w:ascii="宋体" w:eastAsia="宋体" w:hAnsi="宋体" w:cs="宋体" w:hint="eastAsia"/>
          <w:sz w:val="24"/>
          <w:szCs w:val="24"/>
        </w:rPr>
        <w:t>年江苏省教育厅计划选派</w:t>
      </w:r>
      <w:r w:rsidRPr="00C97A66">
        <w:rPr>
          <w:rFonts w:ascii="宋体" w:eastAsia="宋体" w:hAnsi="宋体" w:cs="宋体"/>
          <w:sz w:val="24"/>
          <w:szCs w:val="24"/>
        </w:rPr>
        <w:t>1106</w:t>
      </w:r>
      <w:r w:rsidRPr="00C97A66">
        <w:rPr>
          <w:rFonts w:ascii="宋体" w:eastAsia="宋体" w:hAnsi="宋体" w:cs="宋体" w:hint="eastAsia"/>
          <w:sz w:val="24"/>
          <w:szCs w:val="24"/>
        </w:rPr>
        <w:t>名学生赴境外学习，各类名额分配详见附件</w:t>
      </w:r>
      <w:r w:rsidRPr="00C97A66">
        <w:rPr>
          <w:rFonts w:ascii="宋体" w:eastAsia="宋体" w:hAnsi="宋体" w:cs="宋体"/>
          <w:sz w:val="24"/>
          <w:szCs w:val="24"/>
        </w:rPr>
        <w:t>3</w:t>
      </w:r>
      <w:r w:rsidRPr="00C97A66">
        <w:rPr>
          <w:rFonts w:ascii="宋体" w:eastAsia="宋体" w:hAnsi="宋体" w:cs="宋体" w:hint="eastAsia"/>
          <w:sz w:val="24"/>
          <w:szCs w:val="24"/>
        </w:rPr>
        <w:t>、</w:t>
      </w:r>
      <w:r w:rsidRPr="00C97A66">
        <w:rPr>
          <w:rFonts w:ascii="宋体" w:eastAsia="宋体" w:hAnsi="宋体" w:cs="宋体"/>
          <w:sz w:val="24"/>
          <w:szCs w:val="24"/>
        </w:rPr>
        <w:t>4</w:t>
      </w:r>
      <w:r w:rsidRPr="00C97A66">
        <w:rPr>
          <w:rFonts w:ascii="宋体" w:eastAsia="宋体" w:hAnsi="宋体" w:cs="宋体" w:hint="eastAsia"/>
          <w:sz w:val="24"/>
          <w:szCs w:val="24"/>
        </w:rPr>
        <w:t>。</w:t>
      </w:r>
    </w:p>
    <w:p w:rsidR="00474C07" w:rsidRPr="00C97A66" w:rsidRDefault="00474C07" w:rsidP="00152F3D">
      <w:pPr>
        <w:adjustRightInd w:val="0"/>
        <w:snapToGrid w:val="0"/>
        <w:spacing w:line="540" w:lineRule="exact"/>
        <w:ind w:firstLine="645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二、经费来源及分担</w:t>
      </w:r>
    </w:p>
    <w:p w:rsidR="00474C07" w:rsidRPr="00C97A66" w:rsidRDefault="00474C07" w:rsidP="00EA05FE">
      <w:pPr>
        <w:adjustRightInd w:val="0"/>
        <w:snapToGrid w:val="0"/>
        <w:spacing w:line="540" w:lineRule="exact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（一）部分资助项目经费采取省财政资助、学校配套、学生本人承担相结合的分担办法。省财政为项目学生提供每生</w:t>
      </w:r>
      <w:r w:rsidRPr="00C97A66">
        <w:rPr>
          <w:rFonts w:ascii="宋体" w:eastAsia="宋体" w:hAnsi="宋体" w:cs="宋体"/>
          <w:sz w:val="24"/>
          <w:szCs w:val="24"/>
        </w:rPr>
        <w:t>1</w:t>
      </w:r>
      <w:r w:rsidRPr="00C97A66">
        <w:rPr>
          <w:rFonts w:ascii="宋体" w:eastAsia="宋体" w:hAnsi="宋体" w:cs="宋体" w:hint="eastAsia"/>
          <w:sz w:val="24"/>
          <w:szCs w:val="24"/>
        </w:rPr>
        <w:t>万元的资助，用于补贴学生参加境外项目学习的课程学费。项目录取结束后，由省教育厅按照各高校实际派出学生数，将专项经费拨付给项目学生所在高校。各高校按照省财政资助的标准提供配套经费，用于补贴项目学生在境外学习期间的费用。</w:t>
      </w:r>
    </w:p>
    <w:p w:rsidR="00474C07" w:rsidRPr="00C97A66" w:rsidRDefault="00474C07" w:rsidP="00152F3D">
      <w:pPr>
        <w:adjustRightInd w:val="0"/>
        <w:snapToGrid w:val="0"/>
        <w:spacing w:line="540" w:lineRule="exact"/>
        <w:ind w:firstLine="645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三、项目申报和录取</w:t>
      </w:r>
    </w:p>
    <w:p w:rsidR="00474C07" w:rsidRPr="00C97A66" w:rsidRDefault="00474C07" w:rsidP="00152F3D">
      <w:pPr>
        <w:adjustRightInd w:val="0"/>
        <w:snapToGrid w:val="0"/>
        <w:spacing w:line="540" w:lineRule="exact"/>
        <w:ind w:firstLine="63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（一）报名对象</w:t>
      </w:r>
    </w:p>
    <w:p w:rsidR="00474C07" w:rsidRPr="00C97A66" w:rsidRDefault="00474C07" w:rsidP="00EA05FE">
      <w:pPr>
        <w:adjustRightInd w:val="0"/>
        <w:snapToGrid w:val="0"/>
        <w:spacing w:line="540" w:lineRule="exact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该项目面向部、省、市属全日制本科院校计划内招生的在校本科生，不包含应届毕业生、港澳台学生、外国留学生。</w:t>
      </w:r>
    </w:p>
    <w:p w:rsidR="00474C07" w:rsidRPr="00C97A66" w:rsidRDefault="00474C07" w:rsidP="00EA05FE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（二）</w:t>
      </w:r>
      <w:r w:rsidRPr="00C97A66">
        <w:rPr>
          <w:rFonts w:ascii="宋体" w:eastAsia="宋体" w:hAnsi="宋体" w:cs="宋体"/>
          <w:sz w:val="24"/>
          <w:szCs w:val="24"/>
        </w:rPr>
        <w:t xml:space="preserve"> </w:t>
      </w:r>
      <w:r w:rsidRPr="00C97A66">
        <w:rPr>
          <w:rFonts w:ascii="宋体" w:eastAsia="宋体" w:hAnsi="宋体" w:cs="宋体" w:hint="eastAsia"/>
          <w:sz w:val="24"/>
          <w:szCs w:val="24"/>
        </w:rPr>
        <w:t>申报流程</w:t>
      </w:r>
    </w:p>
    <w:p w:rsidR="00474C07" w:rsidRPr="00C97A66" w:rsidRDefault="00474C07" w:rsidP="001F3345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>1</w:t>
      </w:r>
      <w:r w:rsidRPr="00C97A66">
        <w:rPr>
          <w:rFonts w:ascii="宋体" w:eastAsia="宋体" w:hAnsi="宋体" w:cs="宋体" w:hint="eastAsia"/>
          <w:sz w:val="24"/>
          <w:szCs w:val="24"/>
        </w:rPr>
        <w:t>、我校学生根据各高校项目分配名额（附件</w:t>
      </w:r>
      <w:r w:rsidRPr="00C97A66">
        <w:rPr>
          <w:rFonts w:ascii="宋体" w:eastAsia="宋体" w:hAnsi="宋体" w:cs="宋体"/>
          <w:sz w:val="24"/>
          <w:szCs w:val="24"/>
        </w:rPr>
        <w:t>3</w:t>
      </w:r>
      <w:r w:rsidRPr="00C97A66">
        <w:rPr>
          <w:rFonts w:ascii="宋体" w:eastAsia="宋体" w:hAnsi="宋体" w:cs="宋体" w:hint="eastAsia"/>
          <w:sz w:val="24"/>
          <w:szCs w:val="24"/>
        </w:rPr>
        <w:t>、</w:t>
      </w:r>
      <w:r w:rsidRPr="00C97A66">
        <w:rPr>
          <w:rFonts w:ascii="宋体" w:eastAsia="宋体" w:hAnsi="宋体" w:cs="宋体"/>
          <w:sz w:val="24"/>
          <w:szCs w:val="24"/>
        </w:rPr>
        <w:t>4</w:t>
      </w:r>
      <w:r w:rsidRPr="00C97A66">
        <w:rPr>
          <w:rFonts w:ascii="宋体" w:eastAsia="宋体" w:hAnsi="宋体" w:cs="宋体" w:hint="eastAsia"/>
          <w:sz w:val="24"/>
          <w:szCs w:val="24"/>
        </w:rPr>
        <w:t>）选择项目；</w:t>
      </w:r>
    </w:p>
    <w:p w:rsidR="00474C07" w:rsidRPr="00C97A66" w:rsidRDefault="00474C07" w:rsidP="001F3345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>2</w:t>
      </w:r>
      <w:r w:rsidRPr="00C97A66">
        <w:rPr>
          <w:rFonts w:ascii="宋体" w:eastAsia="宋体" w:hAnsi="宋体" w:cs="宋体" w:hint="eastAsia"/>
          <w:sz w:val="24"/>
          <w:szCs w:val="24"/>
        </w:rPr>
        <w:t>、下载并填写《江南大学海外游学项目申请表》（附件</w:t>
      </w:r>
      <w:r w:rsidRPr="00C97A66">
        <w:rPr>
          <w:rFonts w:ascii="宋体" w:eastAsia="宋体" w:hAnsi="宋体" w:cs="宋体"/>
          <w:sz w:val="24"/>
          <w:szCs w:val="24"/>
        </w:rPr>
        <w:t>5</w:t>
      </w:r>
      <w:r w:rsidRPr="00C97A66">
        <w:rPr>
          <w:rFonts w:ascii="宋体" w:eastAsia="宋体" w:hAnsi="宋体" w:cs="宋体" w:hint="eastAsia"/>
          <w:sz w:val="24"/>
          <w:szCs w:val="24"/>
        </w:rPr>
        <w:t>）交至学院，学院汇总纸质表格后于</w:t>
      </w:r>
      <w:r w:rsidRPr="00C97A66">
        <w:rPr>
          <w:rFonts w:ascii="宋体" w:eastAsia="宋体" w:hAnsi="宋体" w:cs="宋体"/>
          <w:sz w:val="24"/>
          <w:szCs w:val="24"/>
        </w:rPr>
        <w:t>2017</w:t>
      </w:r>
      <w:r w:rsidRPr="00C97A66">
        <w:rPr>
          <w:rFonts w:ascii="宋体" w:eastAsia="宋体" w:hAnsi="宋体" w:cs="宋体" w:hint="eastAsia"/>
          <w:sz w:val="24"/>
          <w:szCs w:val="24"/>
        </w:rPr>
        <w:t>年</w:t>
      </w:r>
      <w:r w:rsidRPr="00C97A66">
        <w:rPr>
          <w:rFonts w:ascii="宋体" w:eastAsia="宋体" w:hAnsi="宋体" w:cs="宋体"/>
          <w:sz w:val="24"/>
          <w:szCs w:val="24"/>
        </w:rPr>
        <w:t>3</w:t>
      </w:r>
      <w:r w:rsidRPr="00C97A66">
        <w:rPr>
          <w:rFonts w:ascii="宋体" w:eastAsia="宋体" w:hAnsi="宋体" w:cs="宋体" w:hint="eastAsia"/>
          <w:sz w:val="24"/>
          <w:szCs w:val="24"/>
        </w:rPr>
        <w:t>月</w:t>
      </w:r>
      <w:r w:rsidRPr="00C97A66">
        <w:rPr>
          <w:rFonts w:ascii="宋体" w:eastAsia="宋体" w:hAnsi="宋体" w:cs="宋体"/>
          <w:sz w:val="24"/>
          <w:szCs w:val="24"/>
        </w:rPr>
        <w:t>16</w:t>
      </w:r>
      <w:r w:rsidRPr="00C97A66">
        <w:rPr>
          <w:rFonts w:ascii="宋体" w:eastAsia="宋体" w:hAnsi="宋体" w:cs="宋体" w:hint="eastAsia"/>
          <w:sz w:val="24"/>
          <w:szCs w:val="24"/>
        </w:rPr>
        <w:t>日（周四）前交至国际交流合作处（行政楼</w:t>
      </w:r>
      <w:r w:rsidRPr="00C97A66">
        <w:rPr>
          <w:rFonts w:ascii="宋体" w:eastAsia="宋体" w:hAnsi="宋体" w:cs="宋体"/>
          <w:sz w:val="24"/>
          <w:szCs w:val="24"/>
        </w:rPr>
        <w:t>A411</w:t>
      </w:r>
      <w:r w:rsidRPr="00C97A66">
        <w:rPr>
          <w:rFonts w:ascii="宋体" w:eastAsia="宋体" w:hAnsi="宋体" w:cs="宋体" w:hint="eastAsia"/>
          <w:sz w:val="24"/>
          <w:szCs w:val="24"/>
        </w:rPr>
        <w:t>）；</w:t>
      </w:r>
    </w:p>
    <w:p w:rsidR="00474C07" w:rsidRPr="00C97A66" w:rsidRDefault="00474C07" w:rsidP="001F3345">
      <w:pPr>
        <w:adjustRightInd w:val="0"/>
        <w:snapToGrid w:val="0"/>
        <w:spacing w:line="540" w:lineRule="exact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>3</w:t>
      </w:r>
      <w:r w:rsidRPr="00C97A66">
        <w:rPr>
          <w:rFonts w:ascii="宋体" w:eastAsia="宋体" w:hAnsi="宋体" w:cs="宋体" w:hint="eastAsia"/>
          <w:sz w:val="24"/>
          <w:szCs w:val="24"/>
        </w:rPr>
        <w:t>、学校评审、汇总、公示、上报。</w:t>
      </w:r>
    </w:p>
    <w:p w:rsidR="00474C07" w:rsidRPr="00C97A66" w:rsidRDefault="00474C07" w:rsidP="001F3345">
      <w:pPr>
        <w:adjustRightInd w:val="0"/>
        <w:snapToGrid w:val="0"/>
        <w:spacing w:line="540" w:lineRule="exact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>4</w:t>
      </w:r>
      <w:r w:rsidRPr="00C97A66">
        <w:rPr>
          <w:rFonts w:ascii="宋体" w:eastAsia="宋体" w:hAnsi="宋体" w:cs="宋体" w:hint="eastAsia"/>
          <w:sz w:val="24"/>
          <w:szCs w:val="24"/>
        </w:rPr>
        <w:t>、省教育厅确定录取名单并公示。</w:t>
      </w:r>
    </w:p>
    <w:p w:rsidR="00474C07" w:rsidRPr="00C97A66" w:rsidRDefault="00474C07" w:rsidP="001F3345">
      <w:pPr>
        <w:adjustRightInd w:val="0"/>
        <w:snapToGrid w:val="0"/>
        <w:spacing w:line="540" w:lineRule="exact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>5</w:t>
      </w:r>
      <w:r w:rsidRPr="00C97A66">
        <w:rPr>
          <w:rFonts w:ascii="宋体" w:eastAsia="宋体" w:hAnsi="宋体" w:cs="宋体" w:hint="eastAsia"/>
          <w:sz w:val="24"/>
          <w:szCs w:val="24"/>
        </w:rPr>
        <w:t>、学校通知学生预缴费。</w:t>
      </w:r>
    </w:p>
    <w:p w:rsidR="00474C07" w:rsidRPr="00C97A66" w:rsidRDefault="00474C07" w:rsidP="001F3345">
      <w:pPr>
        <w:adjustRightInd w:val="0"/>
        <w:snapToGrid w:val="0"/>
        <w:spacing w:line="540" w:lineRule="exact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>6</w:t>
      </w:r>
      <w:r w:rsidRPr="00C97A66">
        <w:rPr>
          <w:rFonts w:ascii="宋体" w:eastAsia="宋体" w:hAnsi="宋体" w:cs="宋体" w:hint="eastAsia"/>
          <w:sz w:val="24"/>
          <w:szCs w:val="24"/>
        </w:rPr>
        <w:t>、省教育厅公布录取名单。</w:t>
      </w:r>
    </w:p>
    <w:p w:rsidR="00474C07" w:rsidRPr="00C97A66" w:rsidRDefault="00474C07" w:rsidP="00EA05FE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</w:p>
    <w:p w:rsidR="00474C07" w:rsidRPr="00C97A66" w:rsidRDefault="00474C07" w:rsidP="00EA05FE">
      <w:pPr>
        <w:spacing w:line="360" w:lineRule="auto"/>
        <w:ind w:firstLineChars="2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附件：</w:t>
      </w:r>
      <w:r w:rsidRPr="00C97A66">
        <w:rPr>
          <w:rFonts w:ascii="宋体" w:eastAsia="宋体" w:hAnsi="宋体" w:cs="宋体"/>
          <w:sz w:val="24"/>
          <w:szCs w:val="24"/>
        </w:rPr>
        <w:t xml:space="preserve">1. </w:t>
      </w:r>
      <w:r w:rsidRPr="00C97A66">
        <w:rPr>
          <w:rFonts w:ascii="宋体" w:eastAsia="宋体" w:hAnsi="宋体" w:cs="宋体" w:hint="eastAsia"/>
          <w:sz w:val="24"/>
          <w:szCs w:val="24"/>
        </w:rPr>
        <w:t>江苏高校学生境外学习政府奖学金项目课程概览</w:t>
      </w:r>
    </w:p>
    <w:p w:rsidR="00474C07" w:rsidRPr="00C97A66" w:rsidRDefault="00474C07" w:rsidP="00EA05FE">
      <w:pPr>
        <w:spacing w:line="360" w:lineRule="auto"/>
        <w:ind w:firstLineChars="5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 xml:space="preserve">2. </w:t>
      </w:r>
      <w:r w:rsidRPr="00C97A66">
        <w:rPr>
          <w:rFonts w:ascii="宋体" w:eastAsia="宋体" w:hAnsi="宋体" w:cs="宋体" w:hint="eastAsia"/>
          <w:sz w:val="24"/>
          <w:szCs w:val="24"/>
        </w:rPr>
        <w:t>江苏高校学生境外学习政府奖学金项目课程及代码</w:t>
      </w:r>
    </w:p>
    <w:p w:rsidR="00474C07" w:rsidRPr="00C97A66" w:rsidRDefault="00474C07" w:rsidP="00EA05FE">
      <w:pPr>
        <w:spacing w:line="360" w:lineRule="auto"/>
        <w:ind w:firstLineChars="5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 xml:space="preserve">3. </w:t>
      </w:r>
      <w:r w:rsidRPr="00C97A66">
        <w:rPr>
          <w:rFonts w:ascii="宋体" w:eastAsia="宋体" w:hAnsi="宋体" w:cs="宋体" w:hint="eastAsia"/>
          <w:sz w:val="24"/>
          <w:szCs w:val="24"/>
        </w:rPr>
        <w:t>学校推荐名额分配表</w:t>
      </w:r>
    </w:p>
    <w:p w:rsidR="00474C07" w:rsidRPr="00C97A66" w:rsidRDefault="00474C07" w:rsidP="00EA05FE">
      <w:pPr>
        <w:spacing w:line="360" w:lineRule="auto"/>
        <w:ind w:firstLineChars="5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 xml:space="preserve">4. </w:t>
      </w:r>
      <w:r w:rsidRPr="00C97A66">
        <w:rPr>
          <w:rFonts w:ascii="宋体" w:eastAsia="宋体" w:hAnsi="宋体" w:cs="宋体" w:hint="eastAsia"/>
          <w:sz w:val="24"/>
          <w:szCs w:val="24"/>
        </w:rPr>
        <w:t>部属高校部分资助项目推荐名额分配明细表</w:t>
      </w:r>
    </w:p>
    <w:p w:rsidR="00474C07" w:rsidRPr="00C97A66" w:rsidRDefault="00474C07" w:rsidP="00EA05FE">
      <w:pPr>
        <w:spacing w:line="360" w:lineRule="auto"/>
        <w:ind w:firstLineChars="500" w:firstLine="31680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 xml:space="preserve">5. </w:t>
      </w:r>
      <w:r w:rsidRPr="00C97A66">
        <w:rPr>
          <w:rFonts w:ascii="宋体" w:eastAsia="宋体" w:hAnsi="宋体" w:cs="宋体" w:hint="eastAsia"/>
          <w:sz w:val="24"/>
          <w:szCs w:val="24"/>
        </w:rPr>
        <w:t>江南大学海外游学项目申请表</w:t>
      </w:r>
    </w:p>
    <w:p w:rsidR="00474C07" w:rsidRPr="00C97A66" w:rsidRDefault="00474C07" w:rsidP="009715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474C07" w:rsidRPr="00C97A66" w:rsidRDefault="00474C07" w:rsidP="0097154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联系人：秦洁</w:t>
      </w:r>
    </w:p>
    <w:p w:rsidR="00474C07" w:rsidRPr="00C97A66" w:rsidRDefault="00474C07" w:rsidP="00971548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C97A66">
        <w:rPr>
          <w:rFonts w:ascii="宋体" w:eastAsia="宋体" w:hAnsi="宋体" w:cs="宋体" w:hint="eastAsia"/>
          <w:sz w:val="24"/>
          <w:szCs w:val="24"/>
        </w:rPr>
        <w:t>联系电话：</w:t>
      </w:r>
      <w:r w:rsidRPr="00C97A66">
        <w:rPr>
          <w:rFonts w:ascii="宋体" w:eastAsia="宋体" w:hAnsi="宋体" w:cs="宋体"/>
          <w:sz w:val="24"/>
          <w:szCs w:val="24"/>
        </w:rPr>
        <w:t xml:space="preserve">85913623 </w:t>
      </w:r>
    </w:p>
    <w:p w:rsidR="00474C07" w:rsidRPr="00C97A66" w:rsidRDefault="00474C07" w:rsidP="0097154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74C07" w:rsidRPr="00C97A66" w:rsidRDefault="00474C07" w:rsidP="0097154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74C07" w:rsidRPr="00C97A66" w:rsidRDefault="00474C07" w:rsidP="00EA05FE">
      <w:pPr>
        <w:spacing w:line="360" w:lineRule="auto"/>
        <w:ind w:right="640" w:firstLineChars="200" w:firstLine="31680"/>
        <w:jc w:val="center"/>
        <w:rPr>
          <w:rFonts w:ascii="宋体" w:eastAsia="宋体" w:hAnsi="宋体" w:cs="Times New Roman"/>
          <w:sz w:val="24"/>
          <w:szCs w:val="24"/>
        </w:rPr>
      </w:pPr>
      <w:bookmarkStart w:id="0" w:name="_GoBack"/>
      <w:bookmarkEnd w:id="0"/>
      <w:r w:rsidRPr="00C97A66">
        <w:rPr>
          <w:rFonts w:ascii="宋体" w:eastAsia="宋体" w:hAnsi="宋体" w:cs="宋体"/>
          <w:sz w:val="24"/>
          <w:szCs w:val="24"/>
        </w:rPr>
        <w:t xml:space="preserve">                      </w:t>
      </w:r>
      <w:r>
        <w:rPr>
          <w:rFonts w:ascii="宋体" w:eastAsia="宋体" w:hAnsi="宋体" w:cs="宋体"/>
          <w:sz w:val="24"/>
          <w:szCs w:val="24"/>
        </w:rPr>
        <w:t xml:space="preserve">             </w:t>
      </w:r>
      <w:r w:rsidRPr="00C97A66">
        <w:rPr>
          <w:rFonts w:ascii="宋体" w:eastAsia="宋体" w:hAnsi="宋体" w:cs="宋体"/>
          <w:sz w:val="24"/>
          <w:szCs w:val="24"/>
        </w:rPr>
        <w:t xml:space="preserve">  </w:t>
      </w:r>
      <w:r w:rsidRPr="00C97A66">
        <w:rPr>
          <w:rFonts w:ascii="宋体" w:eastAsia="宋体" w:hAnsi="宋体" w:cs="宋体" w:hint="eastAsia"/>
          <w:sz w:val="24"/>
          <w:szCs w:val="24"/>
        </w:rPr>
        <w:t>国际交流合作处</w:t>
      </w:r>
    </w:p>
    <w:p w:rsidR="00474C07" w:rsidRPr="00C97A66" w:rsidRDefault="00474C07" w:rsidP="00EA05FE">
      <w:pPr>
        <w:spacing w:line="360" w:lineRule="auto"/>
        <w:ind w:firstLineChars="200" w:firstLine="31680"/>
        <w:jc w:val="left"/>
        <w:rPr>
          <w:rFonts w:ascii="宋体" w:eastAsia="宋体" w:hAnsi="宋体" w:cs="Times New Roman"/>
          <w:sz w:val="24"/>
          <w:szCs w:val="24"/>
        </w:rPr>
      </w:pPr>
      <w:r w:rsidRPr="00C97A66">
        <w:rPr>
          <w:rFonts w:ascii="宋体" w:eastAsia="宋体" w:hAnsi="宋体" w:cs="宋体"/>
          <w:sz w:val="24"/>
          <w:szCs w:val="24"/>
        </w:rPr>
        <w:t xml:space="preserve">                                  </w:t>
      </w:r>
      <w:r>
        <w:rPr>
          <w:rFonts w:ascii="宋体" w:eastAsia="宋体" w:hAnsi="宋体" w:cs="宋体"/>
          <w:sz w:val="24"/>
          <w:szCs w:val="24"/>
        </w:rPr>
        <w:t xml:space="preserve">       </w:t>
      </w:r>
      <w:r w:rsidRPr="00C97A66">
        <w:rPr>
          <w:rFonts w:ascii="宋体" w:eastAsia="宋体" w:hAnsi="宋体" w:cs="宋体"/>
          <w:sz w:val="24"/>
          <w:szCs w:val="24"/>
        </w:rPr>
        <w:t>2017</w:t>
      </w:r>
      <w:r w:rsidRPr="00C97A66">
        <w:rPr>
          <w:rFonts w:ascii="宋体" w:eastAsia="宋体" w:hAnsi="宋体" w:cs="宋体" w:hint="eastAsia"/>
          <w:sz w:val="24"/>
          <w:szCs w:val="24"/>
        </w:rPr>
        <w:t>年</w:t>
      </w:r>
      <w:r w:rsidRPr="00C97A66">
        <w:rPr>
          <w:rFonts w:ascii="宋体" w:eastAsia="宋体" w:hAnsi="宋体" w:cs="宋体"/>
          <w:sz w:val="24"/>
          <w:szCs w:val="24"/>
        </w:rPr>
        <w:t>3</w:t>
      </w:r>
      <w:r w:rsidRPr="00C97A66">
        <w:rPr>
          <w:rFonts w:ascii="宋体" w:eastAsia="宋体" w:hAnsi="宋体" w:cs="宋体" w:hint="eastAsia"/>
          <w:sz w:val="24"/>
          <w:szCs w:val="24"/>
        </w:rPr>
        <w:t>月</w:t>
      </w:r>
      <w:r w:rsidRPr="00C97A66">
        <w:rPr>
          <w:rFonts w:ascii="宋体" w:eastAsia="宋体" w:hAnsi="宋体" w:cs="宋体"/>
          <w:sz w:val="24"/>
          <w:szCs w:val="24"/>
        </w:rPr>
        <w:t>6</w:t>
      </w:r>
      <w:r w:rsidRPr="00C97A66">
        <w:rPr>
          <w:rFonts w:ascii="宋体" w:eastAsia="宋体" w:hAnsi="宋体" w:cs="宋体" w:hint="eastAsia"/>
          <w:sz w:val="24"/>
          <w:szCs w:val="24"/>
        </w:rPr>
        <w:t>日</w:t>
      </w:r>
    </w:p>
    <w:p w:rsidR="00474C07" w:rsidRPr="00C97A66" w:rsidRDefault="00474C07">
      <w:pPr>
        <w:rPr>
          <w:rFonts w:ascii="宋体" w:eastAsia="宋体" w:hAnsi="宋体" w:cs="Times New Roman"/>
          <w:sz w:val="24"/>
          <w:szCs w:val="24"/>
        </w:rPr>
      </w:pPr>
    </w:p>
    <w:sectPr w:rsidR="00474C07" w:rsidRPr="00C97A66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C07" w:rsidRDefault="00474C07" w:rsidP="005B2A1A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74C07" w:rsidRDefault="00474C07" w:rsidP="005B2A1A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C07" w:rsidRDefault="00474C07" w:rsidP="005B2A1A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74C07" w:rsidRDefault="00474C07" w:rsidP="005B2A1A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548"/>
    <w:rsid w:val="00011052"/>
    <w:rsid w:val="00015CAE"/>
    <w:rsid w:val="00022AFE"/>
    <w:rsid w:val="0003352A"/>
    <w:rsid w:val="000337ED"/>
    <w:rsid w:val="0003691A"/>
    <w:rsid w:val="00037B32"/>
    <w:rsid w:val="00046020"/>
    <w:rsid w:val="00053E10"/>
    <w:rsid w:val="000724B6"/>
    <w:rsid w:val="0007304A"/>
    <w:rsid w:val="00075BC2"/>
    <w:rsid w:val="00084383"/>
    <w:rsid w:val="00085347"/>
    <w:rsid w:val="000927A1"/>
    <w:rsid w:val="000961C4"/>
    <w:rsid w:val="000B3C8B"/>
    <w:rsid w:val="000B551C"/>
    <w:rsid w:val="000C06CE"/>
    <w:rsid w:val="000C212F"/>
    <w:rsid w:val="000C5B20"/>
    <w:rsid w:val="000D6746"/>
    <w:rsid w:val="000E1B31"/>
    <w:rsid w:val="000E6909"/>
    <w:rsid w:val="000E7BE9"/>
    <w:rsid w:val="000F147A"/>
    <w:rsid w:val="001004A7"/>
    <w:rsid w:val="001006B0"/>
    <w:rsid w:val="001107BE"/>
    <w:rsid w:val="00111106"/>
    <w:rsid w:val="00122497"/>
    <w:rsid w:val="00125F13"/>
    <w:rsid w:val="001263A2"/>
    <w:rsid w:val="0012786B"/>
    <w:rsid w:val="00134C12"/>
    <w:rsid w:val="001438E2"/>
    <w:rsid w:val="00143F7C"/>
    <w:rsid w:val="0014775B"/>
    <w:rsid w:val="00152F3D"/>
    <w:rsid w:val="001543A0"/>
    <w:rsid w:val="00157480"/>
    <w:rsid w:val="00173EDD"/>
    <w:rsid w:val="0017453B"/>
    <w:rsid w:val="00176AD2"/>
    <w:rsid w:val="00184B43"/>
    <w:rsid w:val="001A65C0"/>
    <w:rsid w:val="001D1B17"/>
    <w:rsid w:val="001D2392"/>
    <w:rsid w:val="001E3E0C"/>
    <w:rsid w:val="001E7316"/>
    <w:rsid w:val="001F212C"/>
    <w:rsid w:val="001F3345"/>
    <w:rsid w:val="001F5793"/>
    <w:rsid w:val="00206655"/>
    <w:rsid w:val="00215ABE"/>
    <w:rsid w:val="0022236E"/>
    <w:rsid w:val="00224460"/>
    <w:rsid w:val="0022450E"/>
    <w:rsid w:val="0024112B"/>
    <w:rsid w:val="00245FD1"/>
    <w:rsid w:val="00251C5F"/>
    <w:rsid w:val="0025610F"/>
    <w:rsid w:val="002579C4"/>
    <w:rsid w:val="00272E3E"/>
    <w:rsid w:val="00274B82"/>
    <w:rsid w:val="00275BC6"/>
    <w:rsid w:val="00282847"/>
    <w:rsid w:val="0029444B"/>
    <w:rsid w:val="002B01A0"/>
    <w:rsid w:val="002B2CED"/>
    <w:rsid w:val="002B61AF"/>
    <w:rsid w:val="002C0E9B"/>
    <w:rsid w:val="002C38A9"/>
    <w:rsid w:val="002E297C"/>
    <w:rsid w:val="002E552F"/>
    <w:rsid w:val="002F1B07"/>
    <w:rsid w:val="002F7F0C"/>
    <w:rsid w:val="00302A36"/>
    <w:rsid w:val="00303320"/>
    <w:rsid w:val="0032468D"/>
    <w:rsid w:val="00336E21"/>
    <w:rsid w:val="003544FF"/>
    <w:rsid w:val="00356185"/>
    <w:rsid w:val="00361D99"/>
    <w:rsid w:val="00365DDC"/>
    <w:rsid w:val="003668E1"/>
    <w:rsid w:val="00382420"/>
    <w:rsid w:val="00384662"/>
    <w:rsid w:val="003A4327"/>
    <w:rsid w:val="003D03F0"/>
    <w:rsid w:val="003D251A"/>
    <w:rsid w:val="003E0259"/>
    <w:rsid w:val="003F2B82"/>
    <w:rsid w:val="00400B97"/>
    <w:rsid w:val="00411603"/>
    <w:rsid w:val="00416266"/>
    <w:rsid w:val="00441226"/>
    <w:rsid w:val="004541EC"/>
    <w:rsid w:val="00455420"/>
    <w:rsid w:val="00467917"/>
    <w:rsid w:val="00474C07"/>
    <w:rsid w:val="0048795E"/>
    <w:rsid w:val="004A0650"/>
    <w:rsid w:val="004B1B21"/>
    <w:rsid w:val="004B2385"/>
    <w:rsid w:val="004B2DF0"/>
    <w:rsid w:val="004C145F"/>
    <w:rsid w:val="004C7971"/>
    <w:rsid w:val="005055F9"/>
    <w:rsid w:val="00505EF2"/>
    <w:rsid w:val="00543153"/>
    <w:rsid w:val="00553D5A"/>
    <w:rsid w:val="005639B5"/>
    <w:rsid w:val="00591C2E"/>
    <w:rsid w:val="00592158"/>
    <w:rsid w:val="005A7849"/>
    <w:rsid w:val="005B2A1A"/>
    <w:rsid w:val="005C15F1"/>
    <w:rsid w:val="005D43CD"/>
    <w:rsid w:val="005D47AD"/>
    <w:rsid w:val="005E033B"/>
    <w:rsid w:val="005E0DB6"/>
    <w:rsid w:val="00612D97"/>
    <w:rsid w:val="00613E3E"/>
    <w:rsid w:val="006176E3"/>
    <w:rsid w:val="00631FAF"/>
    <w:rsid w:val="00632CAE"/>
    <w:rsid w:val="006413AA"/>
    <w:rsid w:val="00661578"/>
    <w:rsid w:val="00662985"/>
    <w:rsid w:val="00673039"/>
    <w:rsid w:val="00674C39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710236"/>
    <w:rsid w:val="0071315E"/>
    <w:rsid w:val="00721A19"/>
    <w:rsid w:val="00722372"/>
    <w:rsid w:val="00732D6C"/>
    <w:rsid w:val="00736829"/>
    <w:rsid w:val="00744BD5"/>
    <w:rsid w:val="00745F3A"/>
    <w:rsid w:val="00747A5A"/>
    <w:rsid w:val="007569C0"/>
    <w:rsid w:val="00765BEA"/>
    <w:rsid w:val="007731AE"/>
    <w:rsid w:val="0077542B"/>
    <w:rsid w:val="00782B9B"/>
    <w:rsid w:val="00790EC0"/>
    <w:rsid w:val="00794206"/>
    <w:rsid w:val="0079635C"/>
    <w:rsid w:val="007B3693"/>
    <w:rsid w:val="007C14A7"/>
    <w:rsid w:val="007C40B0"/>
    <w:rsid w:val="00826C38"/>
    <w:rsid w:val="008501ED"/>
    <w:rsid w:val="00862084"/>
    <w:rsid w:val="00873091"/>
    <w:rsid w:val="008866BA"/>
    <w:rsid w:val="00892835"/>
    <w:rsid w:val="00895101"/>
    <w:rsid w:val="008A2977"/>
    <w:rsid w:val="008A4460"/>
    <w:rsid w:val="008A5EA6"/>
    <w:rsid w:val="008B036D"/>
    <w:rsid w:val="008B6808"/>
    <w:rsid w:val="008C5070"/>
    <w:rsid w:val="008D2E32"/>
    <w:rsid w:val="008F2582"/>
    <w:rsid w:val="008F2B6C"/>
    <w:rsid w:val="008F3E6E"/>
    <w:rsid w:val="00933B52"/>
    <w:rsid w:val="00946159"/>
    <w:rsid w:val="009467E2"/>
    <w:rsid w:val="00950496"/>
    <w:rsid w:val="009520AE"/>
    <w:rsid w:val="00952371"/>
    <w:rsid w:val="0096342A"/>
    <w:rsid w:val="00965F5F"/>
    <w:rsid w:val="00970FAC"/>
    <w:rsid w:val="00971548"/>
    <w:rsid w:val="00971BFD"/>
    <w:rsid w:val="0098042B"/>
    <w:rsid w:val="00991DBD"/>
    <w:rsid w:val="009942F1"/>
    <w:rsid w:val="009A33E0"/>
    <w:rsid w:val="009A7061"/>
    <w:rsid w:val="009B39B5"/>
    <w:rsid w:val="009B4553"/>
    <w:rsid w:val="009C56C0"/>
    <w:rsid w:val="009C666F"/>
    <w:rsid w:val="009F55EB"/>
    <w:rsid w:val="00A03DA4"/>
    <w:rsid w:val="00A15233"/>
    <w:rsid w:val="00A26A79"/>
    <w:rsid w:val="00A30B0B"/>
    <w:rsid w:val="00A32F33"/>
    <w:rsid w:val="00A43433"/>
    <w:rsid w:val="00A53C3B"/>
    <w:rsid w:val="00A7620C"/>
    <w:rsid w:val="00A95833"/>
    <w:rsid w:val="00AA15A5"/>
    <w:rsid w:val="00AA39F2"/>
    <w:rsid w:val="00AB05C2"/>
    <w:rsid w:val="00AB5612"/>
    <w:rsid w:val="00AC1506"/>
    <w:rsid w:val="00AD2D26"/>
    <w:rsid w:val="00AE4561"/>
    <w:rsid w:val="00AF27B0"/>
    <w:rsid w:val="00B02EB5"/>
    <w:rsid w:val="00B10028"/>
    <w:rsid w:val="00B30C7D"/>
    <w:rsid w:val="00B36509"/>
    <w:rsid w:val="00B43E13"/>
    <w:rsid w:val="00B6568E"/>
    <w:rsid w:val="00B65AF4"/>
    <w:rsid w:val="00B86CB1"/>
    <w:rsid w:val="00B93CFE"/>
    <w:rsid w:val="00B972CD"/>
    <w:rsid w:val="00BA5894"/>
    <w:rsid w:val="00BB6531"/>
    <w:rsid w:val="00BC3716"/>
    <w:rsid w:val="00BC6B09"/>
    <w:rsid w:val="00BD205A"/>
    <w:rsid w:val="00BE01C1"/>
    <w:rsid w:val="00BE69EE"/>
    <w:rsid w:val="00C00B00"/>
    <w:rsid w:val="00C1070A"/>
    <w:rsid w:val="00C10D48"/>
    <w:rsid w:val="00C238E4"/>
    <w:rsid w:val="00C25E1F"/>
    <w:rsid w:val="00C26113"/>
    <w:rsid w:val="00C3090C"/>
    <w:rsid w:val="00C36B4C"/>
    <w:rsid w:val="00C57377"/>
    <w:rsid w:val="00C57CBF"/>
    <w:rsid w:val="00C603AE"/>
    <w:rsid w:val="00C61AF2"/>
    <w:rsid w:val="00C624D9"/>
    <w:rsid w:val="00C702C1"/>
    <w:rsid w:val="00C75FED"/>
    <w:rsid w:val="00C7673C"/>
    <w:rsid w:val="00C8257E"/>
    <w:rsid w:val="00C97A66"/>
    <w:rsid w:val="00CA6113"/>
    <w:rsid w:val="00CB1485"/>
    <w:rsid w:val="00CC0AEB"/>
    <w:rsid w:val="00CC7C65"/>
    <w:rsid w:val="00CD4332"/>
    <w:rsid w:val="00CE098B"/>
    <w:rsid w:val="00D025C0"/>
    <w:rsid w:val="00D0521E"/>
    <w:rsid w:val="00D1248A"/>
    <w:rsid w:val="00D32040"/>
    <w:rsid w:val="00D34892"/>
    <w:rsid w:val="00D4122C"/>
    <w:rsid w:val="00D42BA8"/>
    <w:rsid w:val="00D51417"/>
    <w:rsid w:val="00D55F74"/>
    <w:rsid w:val="00D748E4"/>
    <w:rsid w:val="00DA335A"/>
    <w:rsid w:val="00DA3B81"/>
    <w:rsid w:val="00DB087C"/>
    <w:rsid w:val="00DB2F58"/>
    <w:rsid w:val="00DC1F3D"/>
    <w:rsid w:val="00DC24C6"/>
    <w:rsid w:val="00DE6342"/>
    <w:rsid w:val="00DF450B"/>
    <w:rsid w:val="00E00D3F"/>
    <w:rsid w:val="00E025FF"/>
    <w:rsid w:val="00E10089"/>
    <w:rsid w:val="00E11258"/>
    <w:rsid w:val="00E301D4"/>
    <w:rsid w:val="00E335B9"/>
    <w:rsid w:val="00E338D1"/>
    <w:rsid w:val="00E533FC"/>
    <w:rsid w:val="00E541BD"/>
    <w:rsid w:val="00E57FF5"/>
    <w:rsid w:val="00E65DBB"/>
    <w:rsid w:val="00E728D5"/>
    <w:rsid w:val="00E86F42"/>
    <w:rsid w:val="00EA05FE"/>
    <w:rsid w:val="00EA2497"/>
    <w:rsid w:val="00EB049C"/>
    <w:rsid w:val="00EB31C1"/>
    <w:rsid w:val="00EB4052"/>
    <w:rsid w:val="00EB640D"/>
    <w:rsid w:val="00EC0B67"/>
    <w:rsid w:val="00ED3CE5"/>
    <w:rsid w:val="00ED3E02"/>
    <w:rsid w:val="00EE1059"/>
    <w:rsid w:val="00EE2B00"/>
    <w:rsid w:val="00EE746A"/>
    <w:rsid w:val="00EE77D5"/>
    <w:rsid w:val="00EF33C1"/>
    <w:rsid w:val="00F07111"/>
    <w:rsid w:val="00F1394B"/>
    <w:rsid w:val="00F15621"/>
    <w:rsid w:val="00F27C10"/>
    <w:rsid w:val="00F35E99"/>
    <w:rsid w:val="00F45CAC"/>
    <w:rsid w:val="00F5518E"/>
    <w:rsid w:val="00F601C3"/>
    <w:rsid w:val="00F6137C"/>
    <w:rsid w:val="00F90367"/>
    <w:rsid w:val="00F95970"/>
    <w:rsid w:val="00F96089"/>
    <w:rsid w:val="00FA026A"/>
    <w:rsid w:val="00FA21B2"/>
    <w:rsid w:val="00FA6E0D"/>
    <w:rsid w:val="00FD1309"/>
    <w:rsid w:val="00FD7EE1"/>
    <w:rsid w:val="00FF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548"/>
    <w:pPr>
      <w:widowControl w:val="0"/>
      <w:spacing w:line="560" w:lineRule="exact"/>
      <w:jc w:val="both"/>
    </w:pPr>
    <w:rPr>
      <w:rFonts w:ascii="Arial" w:eastAsia="仿宋" w:hAnsi="Arial" w:cs="Arial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B2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2A1A"/>
    <w:rPr>
      <w:rFonts w:ascii="Arial" w:eastAsia="仿宋" w:hAnsi="Arial" w:cs="Arial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B2A1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2A1A"/>
    <w:rPr>
      <w:rFonts w:ascii="Arial" w:eastAsia="仿宋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157</Words>
  <Characters>899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NTKO</cp:lastModifiedBy>
  <cp:revision>29</cp:revision>
  <dcterms:created xsi:type="dcterms:W3CDTF">2014-12-30T06:28:00Z</dcterms:created>
  <dcterms:modified xsi:type="dcterms:W3CDTF">2017-03-06T02:19:00Z</dcterms:modified>
</cp:coreProperties>
</file>