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55" w:rsidRPr="00B16F62" w:rsidRDefault="00405055" w:rsidP="00280BEC">
      <w:pPr>
        <w:pStyle w:val="1-1"/>
        <w:numPr>
          <w:ilvl w:val="0"/>
          <w:numId w:val="0"/>
        </w:numPr>
        <w:ind w:left="480"/>
        <w:rPr>
          <w:rFonts w:ascii="DFKai-SB"/>
          <w:b w:val="0"/>
          <w:bCs w:val="0"/>
          <w:kern w:val="0"/>
          <w:position w:val="-2"/>
          <w:sz w:val="36"/>
          <w:szCs w:val="36"/>
        </w:rPr>
      </w:pPr>
      <w:bookmarkStart w:id="0" w:name="_Toc414966956"/>
      <w:r w:rsidRPr="00B16F62">
        <w:rPr>
          <w:rFonts w:ascii="DFKai-SB" w:cs="DFKai-SB" w:hint="eastAsia"/>
          <w:kern w:val="0"/>
          <w:position w:val="-2"/>
          <w:sz w:val="36"/>
          <w:szCs w:val="36"/>
          <w:lang w:eastAsia="zh-CN"/>
        </w:rPr>
        <w:t>短期研修学</w:t>
      </w:r>
      <w:r w:rsidRPr="00B16F62">
        <w:rPr>
          <w:rFonts w:ascii="DFKai-SB" w:cs="DFKai-SB" w:hint="eastAsia"/>
          <w:spacing w:val="2"/>
          <w:kern w:val="0"/>
          <w:position w:val="-2"/>
          <w:sz w:val="36"/>
          <w:szCs w:val="36"/>
          <w:lang w:eastAsia="zh-CN"/>
        </w:rPr>
        <w:t>生</w:t>
      </w:r>
      <w:r w:rsidRPr="00B16F62">
        <w:rPr>
          <w:rFonts w:ascii="DFKai-SB" w:cs="DFKai-SB" w:hint="eastAsia"/>
          <w:kern w:val="0"/>
          <w:position w:val="-2"/>
          <w:sz w:val="36"/>
          <w:szCs w:val="36"/>
          <w:lang w:eastAsia="zh-CN"/>
        </w:rPr>
        <w:t>入境通报表</w:t>
      </w:r>
      <w:bookmarkEnd w:id="0"/>
    </w:p>
    <w:p w:rsidR="00405055" w:rsidRPr="00B16F62" w:rsidRDefault="00405055" w:rsidP="00BF0FEA">
      <w:pPr>
        <w:ind w:rightChars="-416" w:right="31680"/>
        <w:jc w:val="center"/>
        <w:rPr>
          <w:rFonts w:ascii="DFKai-SB" w:eastAsia="DFKai-SB" w:hAnsi="DFKai-SB" w:cs="Times New Roman"/>
          <w:b/>
          <w:bCs/>
          <w:kern w:val="0"/>
          <w:position w:val="-2"/>
          <w:sz w:val="32"/>
          <w:szCs w:val="32"/>
        </w:rPr>
      </w:pPr>
      <w:r w:rsidRPr="00B16F62">
        <w:rPr>
          <w:rFonts w:ascii="DFKai-SB" w:eastAsia="DFKai-SB" w:hAnsi="DFKai-SB" w:cs="DFKai-SB" w:hint="eastAsia"/>
          <w:color w:val="FF0000"/>
          <w:kern w:val="0"/>
          <w:lang w:eastAsia="zh-CN"/>
        </w:rPr>
        <w:t>请务必在抵达台湾前</w:t>
      </w:r>
      <w:r w:rsidRPr="00B16F62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14</w:t>
      </w:r>
      <w:r w:rsidRPr="00B16F62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天前</w:t>
      </w:r>
      <w:r w:rsidRPr="00B16F62">
        <w:rPr>
          <w:rFonts w:ascii="DFKai-SB" w:eastAsia="DFKai-SB" w:hAnsi="DFKai-SB" w:cs="DFKai-SB" w:hint="eastAsia"/>
          <w:color w:val="FF0000"/>
          <w:kern w:val="0"/>
          <w:lang w:eastAsia="zh-CN"/>
        </w:rPr>
        <w:t>回传此表格</w:t>
      </w:r>
    </w:p>
    <w:tbl>
      <w:tblPr>
        <w:tblW w:w="992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67"/>
        <w:gridCol w:w="300"/>
        <w:gridCol w:w="912"/>
        <w:gridCol w:w="841"/>
        <w:gridCol w:w="1225"/>
        <w:gridCol w:w="415"/>
        <w:gridCol w:w="1194"/>
        <w:gridCol w:w="1277"/>
        <w:gridCol w:w="10"/>
        <w:gridCol w:w="2482"/>
      </w:tblGrid>
      <w:tr w:rsidR="00405055" w:rsidRPr="00021C65">
        <w:trPr>
          <w:trHeight w:hRule="exact" w:val="614"/>
          <w:jc w:val="center"/>
        </w:trPr>
        <w:tc>
          <w:tcPr>
            <w:tcW w:w="9923" w:type="dxa"/>
            <w:gridSpan w:val="10"/>
            <w:tcBorders>
              <w:top w:val="threeDEmboss" w:sz="6" w:space="0" w:color="auto"/>
            </w:tcBorders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本人所在大学：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               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交换期间：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 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年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月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日至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 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年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月</w:t>
            </w:r>
            <w:r w:rsidRPr="00B16F62">
              <w:rPr>
                <w:rFonts w:ascii="DFKai-SB" w:eastAsia="DFKai-SB" w:hAnsi="DFKai-SB" w:cs="DFKai-SB"/>
                <w:kern w:val="0"/>
                <w:position w:val="-2"/>
                <w:lang w:eastAsia="zh-CN"/>
              </w:rPr>
              <w:t xml:space="preserve">  </w:t>
            </w: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日</w:t>
            </w:r>
          </w:p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left="1413" w:right="283"/>
              <w:jc w:val="center"/>
              <w:rPr>
                <w:rFonts w:ascii="DFKai-SB" w:eastAsia="DFKai-SB" w:hAnsi="DFKai-SB" w:cs="Times New Roman"/>
                <w:kern w:val="0"/>
              </w:rPr>
            </w:pPr>
          </w:p>
        </w:tc>
      </w:tr>
      <w:tr w:rsidR="00405055" w:rsidRPr="00021C65">
        <w:trPr>
          <w:trHeight w:hRule="exact" w:val="468"/>
          <w:jc w:val="center"/>
        </w:trPr>
        <w:tc>
          <w:tcPr>
            <w:tcW w:w="9923" w:type="dxa"/>
            <w:gridSpan w:val="10"/>
            <w:vAlign w:val="center"/>
          </w:tcPr>
          <w:p w:rsidR="00405055" w:rsidRPr="00B16F62" w:rsidRDefault="00405055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position w:val="-2"/>
                <w:lang w:eastAsia="zh-CN"/>
              </w:rPr>
              <w:t>学生姓名</w:t>
            </w:r>
          </w:p>
        </w:tc>
      </w:tr>
      <w:tr w:rsidR="00405055" w:rsidRPr="00021C65">
        <w:trPr>
          <w:trHeight w:hRule="exact" w:val="614"/>
          <w:jc w:val="center"/>
        </w:trPr>
        <w:tc>
          <w:tcPr>
            <w:tcW w:w="2479" w:type="dxa"/>
            <w:gridSpan w:val="3"/>
            <w:vAlign w:val="center"/>
          </w:tcPr>
          <w:p w:rsidR="00405055" w:rsidRPr="00B16F62" w:rsidRDefault="00405055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405055" w:rsidRPr="00021C65">
        <w:trPr>
          <w:trHeight w:hRule="exact" w:val="614"/>
          <w:jc w:val="center"/>
        </w:trPr>
        <w:tc>
          <w:tcPr>
            <w:tcW w:w="2479" w:type="dxa"/>
            <w:gridSpan w:val="3"/>
            <w:vAlign w:val="center"/>
          </w:tcPr>
          <w:p w:rsidR="00405055" w:rsidRPr="00B16F62" w:rsidRDefault="00405055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405055" w:rsidRPr="00021C65">
        <w:trPr>
          <w:trHeight w:hRule="exact" w:val="614"/>
          <w:jc w:val="center"/>
        </w:trPr>
        <w:tc>
          <w:tcPr>
            <w:tcW w:w="2479" w:type="dxa"/>
            <w:gridSpan w:val="3"/>
            <w:vAlign w:val="center"/>
          </w:tcPr>
          <w:p w:rsidR="00405055" w:rsidRPr="00B16F62" w:rsidRDefault="00405055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405055" w:rsidRPr="00021C65">
        <w:trPr>
          <w:trHeight w:hRule="exact" w:val="614"/>
          <w:jc w:val="center"/>
        </w:trPr>
        <w:tc>
          <w:tcPr>
            <w:tcW w:w="2479" w:type="dxa"/>
            <w:gridSpan w:val="3"/>
            <w:vAlign w:val="center"/>
          </w:tcPr>
          <w:p w:rsidR="00405055" w:rsidRPr="00B16F62" w:rsidRDefault="00405055" w:rsidP="002C32E4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1" w:type="dxa"/>
            <w:gridSpan w:val="3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  <w:tc>
          <w:tcPr>
            <w:tcW w:w="2482" w:type="dxa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DFKai-SB" w:eastAsia="DFKai-SB" w:hAnsi="DFKai-SB" w:cs="Times New Roman"/>
                <w:kern w:val="0"/>
                <w:position w:val="-2"/>
                <w:lang w:eastAsia="zh-CN"/>
              </w:rPr>
            </w:pPr>
          </w:p>
        </w:tc>
      </w:tr>
      <w:tr w:rsidR="00405055" w:rsidRPr="00021C65">
        <w:trPr>
          <w:trHeight w:hRule="exact" w:val="702"/>
          <w:jc w:val="center"/>
        </w:trPr>
        <w:tc>
          <w:tcPr>
            <w:tcW w:w="1267" w:type="dxa"/>
            <w:vMerge w:val="restart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ind w:left="121"/>
              <w:jc w:val="center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航班信息</w:t>
            </w:r>
          </w:p>
        </w:tc>
        <w:tc>
          <w:tcPr>
            <w:tcW w:w="2053" w:type="dxa"/>
            <w:gridSpan w:val="3"/>
            <w:vAlign w:val="center"/>
          </w:tcPr>
          <w:p w:rsidR="00405055" w:rsidRPr="007C089C" w:rsidRDefault="00405055" w:rsidP="00464F70">
            <w:pPr>
              <w:autoSpaceDE w:val="0"/>
              <w:autoSpaceDN w:val="0"/>
              <w:adjustRightInd w:val="0"/>
              <w:ind w:left="100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到达日期</w:t>
            </w:r>
          </w:p>
        </w:tc>
        <w:tc>
          <w:tcPr>
            <w:tcW w:w="2834" w:type="dxa"/>
            <w:gridSpan w:val="3"/>
            <w:vAlign w:val="center"/>
          </w:tcPr>
          <w:p w:rsidR="00405055" w:rsidRPr="007C089C" w:rsidRDefault="00405055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1277" w:type="dxa"/>
            <w:vAlign w:val="center"/>
          </w:tcPr>
          <w:p w:rsidR="00405055" w:rsidRPr="007C089C" w:rsidRDefault="00405055" w:rsidP="00464F70">
            <w:pPr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到达时间</w:t>
            </w:r>
          </w:p>
        </w:tc>
        <w:tc>
          <w:tcPr>
            <w:tcW w:w="2492" w:type="dxa"/>
            <w:gridSpan w:val="2"/>
            <w:vAlign w:val="center"/>
          </w:tcPr>
          <w:p w:rsidR="00405055" w:rsidRPr="007C089C" w:rsidRDefault="00405055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</w:tr>
      <w:tr w:rsidR="00405055" w:rsidRPr="00021C65">
        <w:trPr>
          <w:trHeight w:hRule="exact" w:val="1011"/>
          <w:jc w:val="center"/>
        </w:trPr>
        <w:tc>
          <w:tcPr>
            <w:tcW w:w="1267" w:type="dxa"/>
            <w:vMerge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2053" w:type="dxa"/>
            <w:gridSpan w:val="3"/>
            <w:vAlign w:val="center"/>
          </w:tcPr>
          <w:p w:rsidR="00405055" w:rsidRPr="007C089C" w:rsidRDefault="00405055" w:rsidP="00464F70">
            <w:pPr>
              <w:autoSpaceDE w:val="0"/>
              <w:autoSpaceDN w:val="0"/>
              <w:adjustRightInd w:val="0"/>
              <w:ind w:left="100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航班号码</w:t>
            </w:r>
          </w:p>
          <w:p w:rsidR="00405055" w:rsidRPr="007C089C" w:rsidRDefault="00405055" w:rsidP="00464F70">
            <w:pPr>
              <w:autoSpaceDE w:val="0"/>
              <w:autoSpaceDN w:val="0"/>
              <w:adjustRightInd w:val="0"/>
              <w:ind w:left="100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(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抵达台湾之航班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)</w:t>
            </w:r>
          </w:p>
        </w:tc>
        <w:tc>
          <w:tcPr>
            <w:tcW w:w="2834" w:type="dxa"/>
            <w:gridSpan w:val="3"/>
            <w:vAlign w:val="center"/>
          </w:tcPr>
          <w:p w:rsidR="00405055" w:rsidRPr="007C089C" w:rsidRDefault="00405055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1277" w:type="dxa"/>
            <w:vAlign w:val="center"/>
          </w:tcPr>
          <w:p w:rsidR="00405055" w:rsidRPr="007C089C" w:rsidRDefault="00405055" w:rsidP="00464F70">
            <w:pPr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航空公司</w:t>
            </w:r>
          </w:p>
        </w:tc>
        <w:tc>
          <w:tcPr>
            <w:tcW w:w="2492" w:type="dxa"/>
            <w:gridSpan w:val="2"/>
            <w:vAlign w:val="center"/>
          </w:tcPr>
          <w:p w:rsidR="00405055" w:rsidRPr="007C089C" w:rsidRDefault="00405055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</w:tr>
      <w:tr w:rsidR="00405055" w:rsidRPr="00021C65">
        <w:trPr>
          <w:trHeight w:hRule="exact" w:val="1734"/>
          <w:jc w:val="center"/>
        </w:trPr>
        <w:tc>
          <w:tcPr>
            <w:tcW w:w="1267" w:type="dxa"/>
            <w:vMerge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2053" w:type="dxa"/>
            <w:gridSpan w:val="3"/>
            <w:vAlign w:val="center"/>
          </w:tcPr>
          <w:p w:rsidR="00405055" w:rsidRPr="007C089C" w:rsidRDefault="00405055" w:rsidP="00464F70">
            <w:pPr>
              <w:tabs>
                <w:tab w:val="left" w:pos="800"/>
              </w:tabs>
              <w:autoSpaceDE w:val="0"/>
              <w:autoSpaceDN w:val="0"/>
              <w:adjustRightInd w:val="0"/>
              <w:ind w:left="100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航</w:t>
            </w:r>
            <w:r w:rsidRPr="007C089C">
              <w:rPr>
                <w:rFonts w:ascii="DFKai-SB" w:eastAsia="DFKai-SB" w:hAnsi="DFKai-SB" w:cs="Times New Roman"/>
                <w:kern w:val="0"/>
                <w:lang w:eastAsia="zh-CN"/>
              </w:rPr>
              <w:tab/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线</w:t>
            </w:r>
          </w:p>
        </w:tc>
        <w:tc>
          <w:tcPr>
            <w:tcW w:w="6603" w:type="dxa"/>
            <w:gridSpan w:val="6"/>
            <w:vAlign w:val="center"/>
          </w:tcPr>
          <w:p w:rsidR="00405055" w:rsidRPr="007C089C" w:rsidRDefault="00405055" w:rsidP="00464F70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出发地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(      )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－中途转机点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(       )</w:t>
            </w:r>
          </w:p>
          <w:p w:rsidR="00405055" w:rsidRPr="007C089C" w:rsidRDefault="00405055" w:rsidP="00464F70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抵达城市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(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以下请择一打勾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>)</w:t>
            </w:r>
          </w:p>
          <w:p w:rsidR="00405055" w:rsidRPr="007C089C" w:rsidRDefault="00405055" w:rsidP="002451EE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□桃园机场第一航厦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 xml:space="preserve">   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□桃园机场第二航厦</w:t>
            </w:r>
          </w:p>
          <w:p w:rsidR="00405055" w:rsidRPr="007C089C" w:rsidRDefault="00405055" w:rsidP="002451EE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ind w:left="102"/>
              <w:rPr>
                <w:rFonts w:ascii="DFKai-SB" w:eastAsia="DFKai-SB" w:hAnsi="DFKai-SB" w:cs="Times New Roman"/>
                <w:kern w:val="0"/>
              </w:rPr>
            </w:pP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□台中清泉岗机场</w:t>
            </w:r>
            <w:r w:rsidRPr="007C089C">
              <w:rPr>
                <w:rFonts w:ascii="DFKai-SB" w:eastAsia="DFKai-SB" w:hAnsi="DFKai-SB" w:cs="DFKai-SB"/>
                <w:kern w:val="0"/>
                <w:lang w:eastAsia="zh-CN"/>
              </w:rPr>
              <w:t xml:space="preserve">     </w:t>
            </w:r>
            <w:r w:rsidRPr="007C089C">
              <w:rPr>
                <w:rFonts w:ascii="DFKai-SB" w:eastAsia="DFKai-SB" w:hAnsi="DFKai-SB" w:cs="DFKai-SB" w:hint="eastAsia"/>
                <w:kern w:val="0"/>
                <w:lang w:eastAsia="zh-CN"/>
              </w:rPr>
              <w:t>□台北松山机场</w:t>
            </w:r>
          </w:p>
        </w:tc>
      </w:tr>
      <w:tr w:rsidR="00405055" w:rsidRPr="00021C65">
        <w:trPr>
          <w:trHeight w:hRule="exact" w:val="595"/>
          <w:jc w:val="center"/>
        </w:trPr>
        <w:tc>
          <w:tcPr>
            <w:tcW w:w="1567" w:type="dxa"/>
            <w:gridSpan w:val="2"/>
            <w:vAlign w:val="center"/>
          </w:tcPr>
          <w:p w:rsidR="00405055" w:rsidRPr="00B16F62" w:rsidRDefault="00405055" w:rsidP="002C32E4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紧急连络电话</w:t>
            </w:r>
          </w:p>
        </w:tc>
        <w:tc>
          <w:tcPr>
            <w:tcW w:w="1753" w:type="dxa"/>
            <w:gridSpan w:val="2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jc w:val="center"/>
              <w:rPr>
                <w:rFonts w:ascii="DFKai-SB" w:eastAsia="DFKai-SB" w:hAnsi="DFKai-SB" w:cs="Times New Roman"/>
                <w:kern w:val="0"/>
              </w:rPr>
            </w:pPr>
          </w:p>
        </w:tc>
        <w:tc>
          <w:tcPr>
            <w:tcW w:w="1225" w:type="dxa"/>
            <w:vAlign w:val="center"/>
          </w:tcPr>
          <w:p w:rsidR="00405055" w:rsidRPr="00B16F62" w:rsidRDefault="00405055" w:rsidP="002C32E4">
            <w:pPr>
              <w:autoSpaceDE w:val="0"/>
              <w:autoSpaceDN w:val="0"/>
              <w:adjustRightInd w:val="0"/>
              <w:jc w:val="center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/>
                <w:spacing w:val="-1"/>
                <w:kern w:val="0"/>
                <w:lang w:eastAsia="zh-CN"/>
              </w:rPr>
              <w:t>E</w:t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>-</w:t>
            </w:r>
            <w:r w:rsidRPr="00B16F62">
              <w:rPr>
                <w:rFonts w:ascii="DFKai-SB" w:eastAsia="DFKai-SB" w:hAnsi="DFKai-SB" w:cs="DFKai-SB"/>
                <w:spacing w:val="1"/>
                <w:kern w:val="0"/>
                <w:lang w:eastAsia="zh-CN"/>
              </w:rPr>
              <w:t>ma</w:t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>il</w:t>
            </w:r>
          </w:p>
        </w:tc>
        <w:tc>
          <w:tcPr>
            <w:tcW w:w="5378" w:type="dxa"/>
            <w:gridSpan w:val="5"/>
            <w:vAlign w:val="center"/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jc w:val="center"/>
              <w:rPr>
                <w:rFonts w:ascii="DFKai-SB" w:eastAsia="DFKai-SB" w:hAnsi="DFKai-SB" w:cs="Times New Roman"/>
                <w:kern w:val="0"/>
              </w:rPr>
            </w:pPr>
          </w:p>
        </w:tc>
      </w:tr>
      <w:tr w:rsidR="00405055" w:rsidRPr="00021C65">
        <w:trPr>
          <w:trHeight w:hRule="exact" w:val="825"/>
          <w:jc w:val="center"/>
        </w:trPr>
        <w:tc>
          <w:tcPr>
            <w:tcW w:w="9923" w:type="dxa"/>
            <w:gridSpan w:val="10"/>
            <w:vAlign w:val="center"/>
          </w:tcPr>
          <w:p w:rsidR="00405055" w:rsidRPr="00B16F62" w:rsidRDefault="00405055" w:rsidP="00405055">
            <w:pPr>
              <w:tabs>
                <w:tab w:val="left" w:pos="5380"/>
                <w:tab w:val="left" w:pos="6080"/>
              </w:tabs>
              <w:autoSpaceDE w:val="0"/>
              <w:autoSpaceDN w:val="0"/>
              <w:adjustRightInd w:val="0"/>
              <w:spacing w:line="400" w:lineRule="exact"/>
              <w:ind w:right="2999" w:firstLineChars="800" w:firstLine="31680"/>
              <w:rPr>
                <w:rFonts w:ascii="DFKai-SB" w:eastAsia="DFKai-SB" w:hAnsi="DFKai-SB" w:cs="Times New Roman"/>
                <w:kern w:val="0"/>
                <w:lang w:eastAsia="zh-CN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是否需要接机服务：</w:t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 xml:space="preserve">     </w:t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□是</w:t>
            </w:r>
            <w:r w:rsidRPr="00B16F62">
              <w:rPr>
                <w:rFonts w:ascii="DFKai-SB" w:eastAsia="DFKai-SB" w:hAnsi="DFKai-SB" w:cs="Times New Roman"/>
                <w:kern w:val="0"/>
                <w:lang w:eastAsia="zh-CN"/>
              </w:rPr>
              <w:tab/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 xml:space="preserve">     </w:t>
            </w:r>
            <w:r w:rsidRPr="00B16F62">
              <w:rPr>
                <w:rFonts w:ascii="DFKai-SB" w:eastAsia="DFKai-SB" w:hAnsi="DFKai-SB" w:cs="DFKai-SB" w:hint="eastAsia"/>
                <w:spacing w:val="2"/>
                <w:kern w:val="0"/>
                <w:lang w:eastAsia="zh-CN"/>
              </w:rPr>
              <w:t></w:t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□否</w:t>
            </w:r>
          </w:p>
        </w:tc>
      </w:tr>
      <w:tr w:rsidR="00405055" w:rsidRPr="00021C65">
        <w:trPr>
          <w:trHeight w:hRule="exact" w:val="1864"/>
          <w:jc w:val="center"/>
        </w:trPr>
        <w:tc>
          <w:tcPr>
            <w:tcW w:w="9923" w:type="dxa"/>
            <w:gridSpan w:val="10"/>
            <w:tcBorders>
              <w:bottom w:val="threeDEmboss" w:sz="6" w:space="0" w:color="auto"/>
            </w:tcBorders>
          </w:tcPr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7" w:line="10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405055" w:rsidRPr="00B16F62" w:rsidRDefault="00405055" w:rsidP="002C32E4">
            <w:pPr>
              <w:autoSpaceDE w:val="0"/>
              <w:autoSpaceDN w:val="0"/>
              <w:adjustRightInd w:val="0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申请人签名：</w:t>
            </w:r>
          </w:p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13" w:line="22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405055" w:rsidRPr="00BF672A" w:rsidRDefault="00405055" w:rsidP="00464F70">
            <w:pPr>
              <w:autoSpaceDE w:val="0"/>
              <w:autoSpaceDN w:val="0"/>
              <w:adjustRightInd w:val="0"/>
              <w:spacing w:before="13" w:line="220" w:lineRule="exact"/>
              <w:rPr>
                <w:rFonts w:ascii="DFKai-SB" w:eastAsia="宋体" w:hAnsi="DFKai-SB" w:cs="Times New Roman"/>
                <w:kern w:val="0"/>
                <w:lang w:eastAsia="zh-CN"/>
              </w:rPr>
            </w:pPr>
          </w:p>
          <w:p w:rsidR="00405055" w:rsidRPr="00B16F62" w:rsidRDefault="00405055" w:rsidP="00464F70">
            <w:pPr>
              <w:autoSpaceDE w:val="0"/>
              <w:autoSpaceDN w:val="0"/>
              <w:adjustRightInd w:val="0"/>
              <w:spacing w:before="13" w:line="220" w:lineRule="exact"/>
              <w:rPr>
                <w:rFonts w:ascii="DFKai-SB" w:eastAsia="DFKai-SB" w:hAnsi="DFKai-SB" w:cs="Times New Roman"/>
                <w:kern w:val="0"/>
              </w:rPr>
            </w:pPr>
          </w:p>
          <w:p w:rsidR="00405055" w:rsidRPr="00B16F62" w:rsidRDefault="00405055" w:rsidP="00405055">
            <w:pPr>
              <w:tabs>
                <w:tab w:val="left" w:pos="7600"/>
                <w:tab w:val="left" w:pos="8440"/>
                <w:tab w:val="left" w:pos="9280"/>
              </w:tabs>
              <w:autoSpaceDE w:val="0"/>
              <w:autoSpaceDN w:val="0"/>
              <w:adjustRightInd w:val="0"/>
              <w:ind w:firstLineChars="1800" w:firstLine="31680"/>
              <w:rPr>
                <w:rFonts w:ascii="DFKai-SB" w:eastAsia="DFKai-SB" w:hAnsi="DFKai-SB" w:cs="Times New Roman"/>
                <w:kern w:val="0"/>
              </w:rPr>
            </w:pP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填表日期：</w:t>
            </w:r>
            <w:r w:rsidRPr="00B16F62">
              <w:rPr>
                <w:rFonts w:ascii="DFKai-SB" w:eastAsia="DFKai-SB" w:hAnsi="DFKai-SB" w:cs="DFKai-SB"/>
                <w:kern w:val="0"/>
                <w:lang w:eastAsia="zh-CN"/>
              </w:rPr>
              <w:t xml:space="preserve">          </w:t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年</w:t>
            </w:r>
            <w:r w:rsidRPr="00B16F62">
              <w:rPr>
                <w:rFonts w:ascii="DFKai-SB" w:eastAsia="DFKai-SB" w:hAnsi="DFKai-SB" w:cs="Times New Roman"/>
                <w:kern w:val="0"/>
                <w:lang w:eastAsia="zh-CN"/>
              </w:rPr>
              <w:tab/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月</w:t>
            </w:r>
            <w:r w:rsidRPr="00B16F62">
              <w:rPr>
                <w:rFonts w:ascii="DFKai-SB" w:eastAsia="DFKai-SB" w:hAnsi="DFKai-SB" w:cs="Times New Roman"/>
                <w:kern w:val="0"/>
                <w:lang w:eastAsia="zh-CN"/>
              </w:rPr>
              <w:tab/>
            </w:r>
            <w:r w:rsidRPr="00B16F62">
              <w:rPr>
                <w:rFonts w:ascii="DFKai-SB" w:eastAsia="DFKai-SB" w:hAnsi="DFKai-SB" w:cs="DFKai-SB" w:hint="eastAsia"/>
                <w:kern w:val="0"/>
                <w:lang w:eastAsia="zh-CN"/>
              </w:rPr>
              <w:t>日</w:t>
            </w:r>
          </w:p>
        </w:tc>
      </w:tr>
    </w:tbl>
    <w:p w:rsidR="00405055" w:rsidRPr="00B16F62" w:rsidRDefault="00405055">
      <w:pPr>
        <w:widowControl/>
        <w:rPr>
          <w:rFonts w:ascii="DFKai-SB" w:eastAsia="DFKai-SB" w:hAnsi="DFKai-SB" w:cs="Times New Roman"/>
          <w:b/>
          <w:bCs/>
          <w:color w:val="FF0000"/>
          <w:kern w:val="0"/>
          <w:lang w:eastAsia="zh-CN"/>
        </w:rPr>
      </w:pPr>
      <w:r w:rsidRPr="00B16F62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注意：</w:t>
      </w:r>
    </w:p>
    <w:p w:rsidR="00405055" w:rsidRPr="00225174" w:rsidRDefault="00405055">
      <w:pPr>
        <w:widowControl/>
        <w:rPr>
          <w:rFonts w:ascii="DFKai-SB" w:eastAsia="DFKai-SB" w:hAnsi="DFKai-SB" w:cs="Times New Roman"/>
          <w:b/>
          <w:bCs/>
          <w:color w:val="FF0000"/>
          <w:kern w:val="0"/>
          <w:lang w:eastAsia="zh-CN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1.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无须接机服务者，仍须填写航班信息，同时签名后回传</w:t>
      </w:r>
    </w:p>
    <w:p w:rsidR="00405055" w:rsidRPr="00225174" w:rsidRDefault="00405055">
      <w:pPr>
        <w:widowControl/>
        <w:rPr>
          <w:rFonts w:ascii="DFKai-SB" w:eastAsia="DFKai-SB" w:hAnsi="DFKai-SB" w:cs="Times New Roman"/>
          <w:b/>
          <w:bCs/>
          <w:color w:val="FF0000"/>
          <w:kern w:val="0"/>
          <w:lang w:eastAsia="zh-CN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2.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本校要求整团「进入」与「离开」台湾</w:t>
      </w:r>
    </w:p>
    <w:p w:rsidR="00405055" w:rsidRPr="00225174" w:rsidRDefault="00405055">
      <w:pPr>
        <w:widowControl/>
        <w:rPr>
          <w:rFonts w:ascii="DFKai-SB" w:eastAsia="DFKai-SB" w:hAnsi="DFKai-SB" w:cs="Times New Roman"/>
          <w:kern w:val="0"/>
          <w:sz w:val="20"/>
          <w:szCs w:val="20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3.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如有航班更动或紧急情况请务必联系亚洲大学进修推广部，以利重新按排接机</w:t>
      </w:r>
    </w:p>
    <w:p w:rsidR="00405055" w:rsidRPr="00225174" w:rsidRDefault="00405055" w:rsidP="008234DE">
      <w:pPr>
        <w:widowControl/>
        <w:rPr>
          <w:rFonts w:ascii="DFKai-SB" w:eastAsia="DFKai-SB" w:hAnsi="DFKai-SB" w:cs="Times New Roman"/>
          <w:b/>
          <w:bCs/>
          <w:color w:val="FF0000"/>
          <w:kern w:val="0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4.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两岸学术交流中心紧急联络数据：</w:t>
      </w:r>
    </w:p>
    <w:p w:rsidR="00405055" w:rsidRPr="00225174" w:rsidRDefault="00405055" w:rsidP="00BF0FEA">
      <w:pPr>
        <w:widowControl/>
        <w:ind w:leftChars="122" w:left="31680"/>
        <w:rPr>
          <w:rFonts w:ascii="DFKai-SB" w:eastAsia="DFKai-SB" w:hAnsi="DFKai-SB" w:cs="Times New Roman"/>
          <w:b/>
          <w:bCs/>
          <w:color w:val="FF0000"/>
          <w:kern w:val="0"/>
        </w:rPr>
      </w:pP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办公室电话：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+886-4-2332-3456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转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6251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；黄玟萃小姐：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+886-958-021-696</w:t>
      </w:r>
    </w:p>
    <w:p w:rsidR="00405055" w:rsidRPr="00BF672A" w:rsidRDefault="00405055" w:rsidP="00BF672A">
      <w:pPr>
        <w:widowControl/>
        <w:rPr>
          <w:rFonts w:ascii="DFKai-SB" w:eastAsia="宋体" w:hAnsi="DFKai-SB" w:cs="Times New Roman"/>
          <w:b/>
          <w:bCs/>
          <w:color w:val="FF0000"/>
          <w:kern w:val="0"/>
          <w:lang w:eastAsia="zh-CN"/>
        </w:rPr>
      </w:pP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 xml:space="preserve">5. 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进修推广部接机紧急联络数据：曾满圆小姐：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+886-920-888-677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；许哲耀先生：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+886-919-028-999</w:t>
      </w:r>
      <w:r w:rsidRPr="00225174">
        <w:rPr>
          <w:rFonts w:ascii="DFKai-SB" w:eastAsia="DFKai-SB" w:hAnsi="DFKai-SB" w:cs="DFKai-SB" w:hint="eastAsia"/>
          <w:b/>
          <w:bCs/>
          <w:color w:val="FF0000"/>
          <w:kern w:val="0"/>
          <w:lang w:eastAsia="zh-CN"/>
        </w:rPr>
        <w:t>；赖政豪老师：</w:t>
      </w:r>
      <w:r w:rsidRPr="00225174">
        <w:rPr>
          <w:rFonts w:ascii="DFKai-SB" w:eastAsia="DFKai-SB" w:hAnsi="DFKai-SB" w:cs="DFKai-SB"/>
          <w:b/>
          <w:bCs/>
          <w:color w:val="FF0000"/>
          <w:kern w:val="0"/>
          <w:lang w:eastAsia="zh-CN"/>
        </w:rPr>
        <w:t>+886-928-672-729</w:t>
      </w:r>
      <w:bookmarkStart w:id="1" w:name="_GoBack"/>
      <w:bookmarkEnd w:id="1"/>
    </w:p>
    <w:sectPr w:rsidR="00405055" w:rsidRPr="00BF672A" w:rsidSect="00BF672A">
      <w:footerReference w:type="default" r:id="rId7"/>
      <w:pgSz w:w="11906" w:h="16838" w:code="9"/>
      <w:pgMar w:top="899" w:right="1418" w:bottom="899" w:left="1418" w:header="284" w:footer="284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055" w:rsidRDefault="00405055" w:rsidP="0028147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05055" w:rsidRDefault="00405055" w:rsidP="0028147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軟正黑體O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055" w:rsidRDefault="00405055" w:rsidP="00E5342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05055" w:rsidRDefault="00405055" w:rsidP="00E5342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055" w:rsidRDefault="00405055" w:rsidP="0028147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05055" w:rsidRDefault="00405055" w:rsidP="0028147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2EE5"/>
    <w:multiLevelType w:val="hybridMultilevel"/>
    <w:tmpl w:val="5582E368"/>
    <w:lvl w:ilvl="0" w:tplc="0AFCB07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B5364B0E">
      <w:start w:val="1"/>
      <w:numFmt w:val="lowerLetter"/>
      <w:suff w:val="space"/>
      <w:lvlText w:val="%2."/>
      <w:lvlJc w:val="left"/>
      <w:pPr>
        <w:ind w:left="690" w:hanging="210"/>
      </w:pPr>
      <w:rPr>
        <w:rFonts w:ascii="DFKai-SB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782EF2"/>
    <w:multiLevelType w:val="hybridMultilevel"/>
    <w:tmpl w:val="AF8AECEE"/>
    <w:lvl w:ilvl="0" w:tplc="29F020B8">
      <w:start w:val="1"/>
      <w:numFmt w:val="decimal"/>
      <w:pStyle w:val="3"/>
      <w:lvlText w:val="%1."/>
      <w:lvlJc w:val="left"/>
      <w:pPr>
        <w:ind w:left="760" w:hanging="480"/>
      </w:pPr>
    </w:lvl>
    <w:lvl w:ilvl="1" w:tplc="04090019">
      <w:start w:val="1"/>
      <w:numFmt w:val="ideographTraditional"/>
      <w:lvlText w:val="%2、"/>
      <w:lvlJc w:val="left"/>
      <w:pPr>
        <w:ind w:left="1240" w:hanging="480"/>
      </w:pPr>
    </w:lvl>
    <w:lvl w:ilvl="2" w:tplc="0409001B">
      <w:start w:val="1"/>
      <w:numFmt w:val="lowerRoman"/>
      <w:lvlText w:val="%3."/>
      <w:lvlJc w:val="right"/>
      <w:pPr>
        <w:ind w:left="1720" w:hanging="480"/>
      </w:pPr>
    </w:lvl>
    <w:lvl w:ilvl="3" w:tplc="0409000F">
      <w:start w:val="1"/>
      <w:numFmt w:val="decimal"/>
      <w:lvlText w:val="%4."/>
      <w:lvlJc w:val="left"/>
      <w:pPr>
        <w:ind w:left="2200" w:hanging="480"/>
      </w:pPr>
    </w:lvl>
    <w:lvl w:ilvl="4" w:tplc="04090019">
      <w:start w:val="1"/>
      <w:numFmt w:val="ideographTraditional"/>
      <w:lvlText w:val="%5、"/>
      <w:lvlJc w:val="left"/>
      <w:pPr>
        <w:ind w:left="2680" w:hanging="480"/>
      </w:pPr>
    </w:lvl>
    <w:lvl w:ilvl="5" w:tplc="0409001B">
      <w:start w:val="1"/>
      <w:numFmt w:val="lowerRoman"/>
      <w:lvlText w:val="%6."/>
      <w:lvlJc w:val="right"/>
      <w:pPr>
        <w:ind w:left="3160" w:hanging="480"/>
      </w:pPr>
    </w:lvl>
    <w:lvl w:ilvl="6" w:tplc="0409000F">
      <w:start w:val="1"/>
      <w:numFmt w:val="decimal"/>
      <w:lvlText w:val="%7."/>
      <w:lvlJc w:val="left"/>
      <w:pPr>
        <w:ind w:left="3640" w:hanging="480"/>
      </w:pPr>
    </w:lvl>
    <w:lvl w:ilvl="7" w:tplc="04090019">
      <w:start w:val="1"/>
      <w:numFmt w:val="ideographTraditional"/>
      <w:lvlText w:val="%8、"/>
      <w:lvlJc w:val="left"/>
      <w:pPr>
        <w:ind w:left="4120" w:hanging="480"/>
      </w:pPr>
    </w:lvl>
    <w:lvl w:ilvl="8" w:tplc="0409001B">
      <w:start w:val="1"/>
      <w:numFmt w:val="lowerRoman"/>
      <w:lvlText w:val="%9."/>
      <w:lvlJc w:val="right"/>
      <w:pPr>
        <w:ind w:left="4600" w:hanging="480"/>
      </w:pPr>
    </w:lvl>
  </w:abstractNum>
  <w:abstractNum w:abstractNumId="2">
    <w:nsid w:val="10DE4F56"/>
    <w:multiLevelType w:val="hybridMultilevel"/>
    <w:tmpl w:val="ED6E3668"/>
    <w:lvl w:ilvl="0" w:tplc="728CE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01F0ABC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B133CF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DFKai-SB" w:hint="eastAsia"/>
        <w:color w:val="FF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B8E6FA5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F263983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06332EF"/>
    <w:multiLevelType w:val="hybridMultilevel"/>
    <w:tmpl w:val="06B003A8"/>
    <w:lvl w:ilvl="0" w:tplc="E940FE0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2101BF8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5100233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29D24E4"/>
    <w:multiLevelType w:val="hybridMultilevel"/>
    <w:tmpl w:val="AB1E3066"/>
    <w:lvl w:ilvl="0" w:tplc="F1F26C1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3DB069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48C21FA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60B7EFE"/>
    <w:multiLevelType w:val="hybridMultilevel"/>
    <w:tmpl w:val="7A8EFA98"/>
    <w:lvl w:ilvl="0" w:tplc="1F8E0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72CD60C8"/>
    <w:multiLevelType w:val="hybridMultilevel"/>
    <w:tmpl w:val="4DCCF13E"/>
    <w:lvl w:ilvl="0" w:tplc="25604C0E">
      <w:start w:val="1"/>
      <w:numFmt w:val="taiwaneseCountingThousand"/>
      <w:pStyle w:val="2-1"/>
      <w:lvlText w:val="%1、"/>
      <w:lvlJc w:val="left"/>
      <w:pPr>
        <w:ind w:left="480" w:hanging="480"/>
      </w:pPr>
    </w:lvl>
    <w:lvl w:ilvl="1" w:tplc="7DC8FB24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6197FEF"/>
    <w:multiLevelType w:val="hybridMultilevel"/>
    <w:tmpl w:val="61B6FE62"/>
    <w:lvl w:ilvl="0" w:tplc="C0F62B34">
      <w:start w:val="1"/>
      <w:numFmt w:val="ideographDigital"/>
      <w:pStyle w:val="3-1"/>
      <w:lvlText w:val="(%1)"/>
      <w:lvlJc w:val="left"/>
      <w:pPr>
        <w:ind w:left="905" w:hanging="480"/>
      </w:pPr>
      <w:rPr>
        <w:rFonts w:hint="eastAsia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1240" w:hanging="480"/>
      </w:pPr>
    </w:lvl>
    <w:lvl w:ilvl="2" w:tplc="0409001B">
      <w:start w:val="1"/>
      <w:numFmt w:val="lowerRoman"/>
      <w:lvlText w:val="%3."/>
      <w:lvlJc w:val="right"/>
      <w:pPr>
        <w:ind w:left="1720" w:hanging="480"/>
      </w:pPr>
    </w:lvl>
    <w:lvl w:ilvl="3" w:tplc="0409000F">
      <w:start w:val="1"/>
      <w:numFmt w:val="decimal"/>
      <w:lvlText w:val="%4."/>
      <w:lvlJc w:val="left"/>
      <w:pPr>
        <w:ind w:left="2200" w:hanging="480"/>
      </w:pPr>
    </w:lvl>
    <w:lvl w:ilvl="4" w:tplc="04090019">
      <w:start w:val="1"/>
      <w:numFmt w:val="ideographTraditional"/>
      <w:lvlText w:val="%5、"/>
      <w:lvlJc w:val="left"/>
      <w:pPr>
        <w:ind w:left="2680" w:hanging="480"/>
      </w:pPr>
    </w:lvl>
    <w:lvl w:ilvl="5" w:tplc="0409001B">
      <w:start w:val="1"/>
      <w:numFmt w:val="lowerRoman"/>
      <w:lvlText w:val="%6."/>
      <w:lvlJc w:val="right"/>
      <w:pPr>
        <w:ind w:left="3160" w:hanging="480"/>
      </w:pPr>
    </w:lvl>
    <w:lvl w:ilvl="6" w:tplc="0409000F">
      <w:start w:val="1"/>
      <w:numFmt w:val="decimal"/>
      <w:lvlText w:val="%7."/>
      <w:lvlJc w:val="left"/>
      <w:pPr>
        <w:ind w:left="3640" w:hanging="480"/>
      </w:pPr>
    </w:lvl>
    <w:lvl w:ilvl="7" w:tplc="04090019">
      <w:start w:val="1"/>
      <w:numFmt w:val="ideographTraditional"/>
      <w:lvlText w:val="%8、"/>
      <w:lvlJc w:val="left"/>
      <w:pPr>
        <w:ind w:left="4120" w:hanging="480"/>
      </w:pPr>
    </w:lvl>
    <w:lvl w:ilvl="8" w:tplc="0409001B">
      <w:start w:val="1"/>
      <w:numFmt w:val="lowerRoman"/>
      <w:lvlText w:val="%9."/>
      <w:lvlJc w:val="right"/>
      <w:pPr>
        <w:ind w:left="4600" w:hanging="480"/>
      </w:pPr>
    </w:lvl>
  </w:abstractNum>
  <w:abstractNum w:abstractNumId="18">
    <w:nsid w:val="78965E6B"/>
    <w:multiLevelType w:val="hybridMultilevel"/>
    <w:tmpl w:val="A042995A"/>
    <w:lvl w:ilvl="0" w:tplc="44AA92AE">
      <w:start w:val="1"/>
      <w:numFmt w:val="lowerLetter"/>
      <w:suff w:val="space"/>
      <w:lvlText w:val="%1."/>
      <w:lvlJc w:val="left"/>
      <w:pPr>
        <w:ind w:left="420" w:hanging="21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170"/>
        </w:tabs>
        <w:ind w:left="117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50"/>
        </w:tabs>
        <w:ind w:left="165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30"/>
        </w:tabs>
        <w:ind w:left="213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610"/>
        </w:tabs>
        <w:ind w:left="261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90"/>
        </w:tabs>
        <w:ind w:left="309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50"/>
        </w:tabs>
        <w:ind w:left="405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30"/>
        </w:tabs>
        <w:ind w:left="4530" w:hanging="480"/>
      </w:pPr>
    </w:lvl>
  </w:abstractNum>
  <w:abstractNum w:abstractNumId="19">
    <w:nsid w:val="7D0635EB"/>
    <w:multiLevelType w:val="hybridMultilevel"/>
    <w:tmpl w:val="7A188112"/>
    <w:lvl w:ilvl="0" w:tplc="4B24001C">
      <w:start w:val="1"/>
      <w:numFmt w:val="lowerLetter"/>
      <w:lvlText w:val="%1."/>
      <w:lvlJc w:val="left"/>
      <w:pPr>
        <w:tabs>
          <w:tab w:val="num" w:pos="1820"/>
        </w:tabs>
        <w:ind w:left="18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780"/>
        </w:tabs>
        <w:ind w:left="27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3260"/>
        </w:tabs>
        <w:ind w:left="32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3740"/>
        </w:tabs>
        <w:ind w:left="37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4220"/>
        </w:tabs>
        <w:ind w:left="42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4700"/>
        </w:tabs>
        <w:ind w:left="47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5180"/>
        </w:tabs>
        <w:ind w:left="51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5660"/>
        </w:tabs>
        <w:ind w:left="56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6140"/>
        </w:tabs>
        <w:ind w:left="6140" w:hanging="480"/>
      </w:pPr>
    </w:lvl>
  </w:abstractNum>
  <w:abstractNum w:abstractNumId="20">
    <w:nsid w:val="7D626DFC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17"/>
  </w:num>
  <w:num w:numId="5">
    <w:abstractNumId w:val="9"/>
  </w:num>
  <w:num w:numId="6">
    <w:abstractNumId w:val="13"/>
  </w:num>
  <w:num w:numId="7">
    <w:abstractNumId w:val="6"/>
  </w:num>
  <w:num w:numId="8">
    <w:abstractNumId w:val="20"/>
  </w:num>
  <w:num w:numId="9">
    <w:abstractNumId w:val="7"/>
  </w:num>
  <w:num w:numId="10">
    <w:abstractNumId w:val="3"/>
  </w:num>
  <w:num w:numId="11">
    <w:abstractNumId w:val="14"/>
  </w:num>
  <w:num w:numId="12">
    <w:abstractNumId w:val="4"/>
  </w:num>
  <w:num w:numId="13">
    <w:abstractNumId w:val="12"/>
  </w:num>
  <w:num w:numId="14">
    <w:abstractNumId w:val="16"/>
    <w:lvlOverride w:ilvl="0">
      <w:startOverride w:val="1"/>
    </w:lvlOverride>
  </w:num>
  <w:num w:numId="15">
    <w:abstractNumId w:val="16"/>
    <w:lvlOverride w:ilvl="0">
      <w:startOverride w:val="1"/>
    </w:lvlOverride>
  </w:num>
  <w:num w:numId="16">
    <w:abstractNumId w:val="8"/>
  </w:num>
  <w:num w:numId="17">
    <w:abstractNumId w:val="2"/>
  </w:num>
  <w:num w:numId="18">
    <w:abstractNumId w:val="15"/>
  </w:num>
  <w:num w:numId="19">
    <w:abstractNumId w:val="5"/>
  </w:num>
  <w:num w:numId="20">
    <w:abstractNumId w:val="10"/>
  </w:num>
  <w:num w:numId="21">
    <w:abstractNumId w:val="19"/>
  </w:num>
  <w:num w:numId="22">
    <w:abstractNumId w:val="0"/>
  </w:num>
  <w:num w:numId="23">
    <w:abstractNumId w:val="18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473"/>
    <w:rsid w:val="00004F5D"/>
    <w:rsid w:val="00005398"/>
    <w:rsid w:val="000070C9"/>
    <w:rsid w:val="0001048A"/>
    <w:rsid w:val="0001060F"/>
    <w:rsid w:val="00012D97"/>
    <w:rsid w:val="00021BB9"/>
    <w:rsid w:val="00021C65"/>
    <w:rsid w:val="00034CE4"/>
    <w:rsid w:val="000412A5"/>
    <w:rsid w:val="00041536"/>
    <w:rsid w:val="0005774F"/>
    <w:rsid w:val="00061054"/>
    <w:rsid w:val="00062F72"/>
    <w:rsid w:val="000814FD"/>
    <w:rsid w:val="000823DE"/>
    <w:rsid w:val="00090381"/>
    <w:rsid w:val="00095849"/>
    <w:rsid w:val="000B1212"/>
    <w:rsid w:val="000B316B"/>
    <w:rsid w:val="000B633C"/>
    <w:rsid w:val="000D363C"/>
    <w:rsid w:val="000E6372"/>
    <w:rsid w:val="000F50C4"/>
    <w:rsid w:val="0011363D"/>
    <w:rsid w:val="0011423B"/>
    <w:rsid w:val="001157DD"/>
    <w:rsid w:val="00116CD4"/>
    <w:rsid w:val="0012232F"/>
    <w:rsid w:val="001226B1"/>
    <w:rsid w:val="00123967"/>
    <w:rsid w:val="00126584"/>
    <w:rsid w:val="00133E6C"/>
    <w:rsid w:val="00143032"/>
    <w:rsid w:val="001454EB"/>
    <w:rsid w:val="001509F1"/>
    <w:rsid w:val="00153EF5"/>
    <w:rsid w:val="0016216C"/>
    <w:rsid w:val="00163423"/>
    <w:rsid w:val="001647BE"/>
    <w:rsid w:val="0016617B"/>
    <w:rsid w:val="0017128C"/>
    <w:rsid w:val="00173BB7"/>
    <w:rsid w:val="00174038"/>
    <w:rsid w:val="001773FF"/>
    <w:rsid w:val="00180D6B"/>
    <w:rsid w:val="001860D9"/>
    <w:rsid w:val="0019289F"/>
    <w:rsid w:val="001A16FD"/>
    <w:rsid w:val="001A3178"/>
    <w:rsid w:val="001A5181"/>
    <w:rsid w:val="001A61FB"/>
    <w:rsid w:val="001B0B71"/>
    <w:rsid w:val="001B237D"/>
    <w:rsid w:val="001B3132"/>
    <w:rsid w:val="001C4262"/>
    <w:rsid w:val="001C7037"/>
    <w:rsid w:val="001D2EB1"/>
    <w:rsid w:val="001E079C"/>
    <w:rsid w:val="001E3BE4"/>
    <w:rsid w:val="001F5DCA"/>
    <w:rsid w:val="00213E8B"/>
    <w:rsid w:val="00221559"/>
    <w:rsid w:val="00222D23"/>
    <w:rsid w:val="00225174"/>
    <w:rsid w:val="00237425"/>
    <w:rsid w:val="002451EE"/>
    <w:rsid w:val="002627A4"/>
    <w:rsid w:val="00263E3F"/>
    <w:rsid w:val="00276103"/>
    <w:rsid w:val="00280BEC"/>
    <w:rsid w:val="00281473"/>
    <w:rsid w:val="002843CF"/>
    <w:rsid w:val="002862A7"/>
    <w:rsid w:val="002974A0"/>
    <w:rsid w:val="002A0554"/>
    <w:rsid w:val="002A0D9E"/>
    <w:rsid w:val="002A3B67"/>
    <w:rsid w:val="002B052C"/>
    <w:rsid w:val="002C32E4"/>
    <w:rsid w:val="002D034E"/>
    <w:rsid w:val="002E0E6B"/>
    <w:rsid w:val="002E36BD"/>
    <w:rsid w:val="002E5892"/>
    <w:rsid w:val="002F2B93"/>
    <w:rsid w:val="002F7934"/>
    <w:rsid w:val="003054F8"/>
    <w:rsid w:val="003141BE"/>
    <w:rsid w:val="00317CC5"/>
    <w:rsid w:val="00322171"/>
    <w:rsid w:val="0032299A"/>
    <w:rsid w:val="00334D00"/>
    <w:rsid w:val="00340675"/>
    <w:rsid w:val="003459D6"/>
    <w:rsid w:val="00350283"/>
    <w:rsid w:val="00354EB2"/>
    <w:rsid w:val="003603A2"/>
    <w:rsid w:val="00362DCC"/>
    <w:rsid w:val="00370E35"/>
    <w:rsid w:val="003755E8"/>
    <w:rsid w:val="00397266"/>
    <w:rsid w:val="003A5FFE"/>
    <w:rsid w:val="003B43B8"/>
    <w:rsid w:val="003C64BB"/>
    <w:rsid w:val="003C7A81"/>
    <w:rsid w:val="003D0C57"/>
    <w:rsid w:val="003E5AB3"/>
    <w:rsid w:val="00403C57"/>
    <w:rsid w:val="00403E64"/>
    <w:rsid w:val="00405055"/>
    <w:rsid w:val="00412129"/>
    <w:rsid w:val="004141C4"/>
    <w:rsid w:val="00414E27"/>
    <w:rsid w:val="00444B43"/>
    <w:rsid w:val="00457002"/>
    <w:rsid w:val="00464F70"/>
    <w:rsid w:val="00471A33"/>
    <w:rsid w:val="004734C6"/>
    <w:rsid w:val="0047561A"/>
    <w:rsid w:val="00476DF9"/>
    <w:rsid w:val="00480320"/>
    <w:rsid w:val="00491DFE"/>
    <w:rsid w:val="00495E83"/>
    <w:rsid w:val="004A1B92"/>
    <w:rsid w:val="004B2A70"/>
    <w:rsid w:val="004C2BB0"/>
    <w:rsid w:val="004C33B2"/>
    <w:rsid w:val="004D059B"/>
    <w:rsid w:val="004D2D00"/>
    <w:rsid w:val="004F1879"/>
    <w:rsid w:val="004F1EC7"/>
    <w:rsid w:val="004F1ECF"/>
    <w:rsid w:val="00515584"/>
    <w:rsid w:val="005174CA"/>
    <w:rsid w:val="00523D27"/>
    <w:rsid w:val="00527F04"/>
    <w:rsid w:val="00544724"/>
    <w:rsid w:val="005461D4"/>
    <w:rsid w:val="00554817"/>
    <w:rsid w:val="00556BA3"/>
    <w:rsid w:val="00561DC2"/>
    <w:rsid w:val="00565486"/>
    <w:rsid w:val="00567F9A"/>
    <w:rsid w:val="00571023"/>
    <w:rsid w:val="00574FC7"/>
    <w:rsid w:val="00576030"/>
    <w:rsid w:val="005773D2"/>
    <w:rsid w:val="005807AA"/>
    <w:rsid w:val="005930ED"/>
    <w:rsid w:val="005934A1"/>
    <w:rsid w:val="00597C55"/>
    <w:rsid w:val="005B55E4"/>
    <w:rsid w:val="005C0F49"/>
    <w:rsid w:val="005D7EE9"/>
    <w:rsid w:val="005E04C3"/>
    <w:rsid w:val="005E0DC1"/>
    <w:rsid w:val="005F1C76"/>
    <w:rsid w:val="005F5D6C"/>
    <w:rsid w:val="0060373F"/>
    <w:rsid w:val="0061178A"/>
    <w:rsid w:val="0063663B"/>
    <w:rsid w:val="0063702A"/>
    <w:rsid w:val="006567AB"/>
    <w:rsid w:val="006648E7"/>
    <w:rsid w:val="00671988"/>
    <w:rsid w:val="006779F5"/>
    <w:rsid w:val="006801FE"/>
    <w:rsid w:val="0069046B"/>
    <w:rsid w:val="00692236"/>
    <w:rsid w:val="0069293D"/>
    <w:rsid w:val="006A452D"/>
    <w:rsid w:val="006A4BFE"/>
    <w:rsid w:val="006A772D"/>
    <w:rsid w:val="006B3DDD"/>
    <w:rsid w:val="006B6E20"/>
    <w:rsid w:val="006D0665"/>
    <w:rsid w:val="006D1AF9"/>
    <w:rsid w:val="006D3020"/>
    <w:rsid w:val="006E437E"/>
    <w:rsid w:val="006E4E80"/>
    <w:rsid w:val="006E68B7"/>
    <w:rsid w:val="0071156F"/>
    <w:rsid w:val="00712539"/>
    <w:rsid w:val="00721544"/>
    <w:rsid w:val="00721C2C"/>
    <w:rsid w:val="00725F5D"/>
    <w:rsid w:val="00727185"/>
    <w:rsid w:val="00737354"/>
    <w:rsid w:val="007469AC"/>
    <w:rsid w:val="007515B7"/>
    <w:rsid w:val="00752FDE"/>
    <w:rsid w:val="007562DD"/>
    <w:rsid w:val="0076177E"/>
    <w:rsid w:val="00761FBF"/>
    <w:rsid w:val="00781A79"/>
    <w:rsid w:val="0078401C"/>
    <w:rsid w:val="00787A05"/>
    <w:rsid w:val="0079060E"/>
    <w:rsid w:val="00794EA7"/>
    <w:rsid w:val="007961F1"/>
    <w:rsid w:val="007A14BD"/>
    <w:rsid w:val="007C089C"/>
    <w:rsid w:val="007F2471"/>
    <w:rsid w:val="0080787C"/>
    <w:rsid w:val="00807DD5"/>
    <w:rsid w:val="00814798"/>
    <w:rsid w:val="00815DB6"/>
    <w:rsid w:val="008206AC"/>
    <w:rsid w:val="008234DE"/>
    <w:rsid w:val="008342E1"/>
    <w:rsid w:val="00843D39"/>
    <w:rsid w:val="008517C8"/>
    <w:rsid w:val="00857BB9"/>
    <w:rsid w:val="0086191F"/>
    <w:rsid w:val="0086530D"/>
    <w:rsid w:val="00866727"/>
    <w:rsid w:val="008709F7"/>
    <w:rsid w:val="00877265"/>
    <w:rsid w:val="00886E85"/>
    <w:rsid w:val="00890A1A"/>
    <w:rsid w:val="0089742C"/>
    <w:rsid w:val="008B7481"/>
    <w:rsid w:val="008C05A4"/>
    <w:rsid w:val="008C3492"/>
    <w:rsid w:val="008C5EF9"/>
    <w:rsid w:val="008D0296"/>
    <w:rsid w:val="008D3C95"/>
    <w:rsid w:val="008E2E0A"/>
    <w:rsid w:val="008E31CF"/>
    <w:rsid w:val="008F3A04"/>
    <w:rsid w:val="008F7003"/>
    <w:rsid w:val="008F7BD3"/>
    <w:rsid w:val="009001EE"/>
    <w:rsid w:val="00922DC9"/>
    <w:rsid w:val="00930BC2"/>
    <w:rsid w:val="00942CF4"/>
    <w:rsid w:val="009470FD"/>
    <w:rsid w:val="00972899"/>
    <w:rsid w:val="00977F81"/>
    <w:rsid w:val="0098345B"/>
    <w:rsid w:val="009871DF"/>
    <w:rsid w:val="009A26E7"/>
    <w:rsid w:val="009A681E"/>
    <w:rsid w:val="009B2664"/>
    <w:rsid w:val="009B7FCB"/>
    <w:rsid w:val="009C318F"/>
    <w:rsid w:val="009D3688"/>
    <w:rsid w:val="009D5BE9"/>
    <w:rsid w:val="009E59E2"/>
    <w:rsid w:val="009E6FA7"/>
    <w:rsid w:val="009F5BA9"/>
    <w:rsid w:val="009F5E3C"/>
    <w:rsid w:val="00A0073E"/>
    <w:rsid w:val="00A075C2"/>
    <w:rsid w:val="00A1045A"/>
    <w:rsid w:val="00A1371A"/>
    <w:rsid w:val="00A229DD"/>
    <w:rsid w:val="00A255FC"/>
    <w:rsid w:val="00A25CA0"/>
    <w:rsid w:val="00A26468"/>
    <w:rsid w:val="00A27C30"/>
    <w:rsid w:val="00A337EB"/>
    <w:rsid w:val="00A41FE3"/>
    <w:rsid w:val="00A5009E"/>
    <w:rsid w:val="00A7064A"/>
    <w:rsid w:val="00A7719D"/>
    <w:rsid w:val="00A8430A"/>
    <w:rsid w:val="00A86932"/>
    <w:rsid w:val="00A96A16"/>
    <w:rsid w:val="00A97083"/>
    <w:rsid w:val="00AB0F2A"/>
    <w:rsid w:val="00AB2094"/>
    <w:rsid w:val="00AB6A52"/>
    <w:rsid w:val="00AE10DE"/>
    <w:rsid w:val="00AE42D1"/>
    <w:rsid w:val="00AF6A7A"/>
    <w:rsid w:val="00B00F25"/>
    <w:rsid w:val="00B04023"/>
    <w:rsid w:val="00B06E0F"/>
    <w:rsid w:val="00B16F62"/>
    <w:rsid w:val="00B23C8C"/>
    <w:rsid w:val="00B360B5"/>
    <w:rsid w:val="00B36B6D"/>
    <w:rsid w:val="00B37BFC"/>
    <w:rsid w:val="00B41DAC"/>
    <w:rsid w:val="00B47F77"/>
    <w:rsid w:val="00B53113"/>
    <w:rsid w:val="00B63FF5"/>
    <w:rsid w:val="00B665B4"/>
    <w:rsid w:val="00B80B08"/>
    <w:rsid w:val="00B8331C"/>
    <w:rsid w:val="00B84C2C"/>
    <w:rsid w:val="00B8672F"/>
    <w:rsid w:val="00B8699D"/>
    <w:rsid w:val="00B90F74"/>
    <w:rsid w:val="00B91372"/>
    <w:rsid w:val="00B92229"/>
    <w:rsid w:val="00BA0EDA"/>
    <w:rsid w:val="00BC0449"/>
    <w:rsid w:val="00BC1969"/>
    <w:rsid w:val="00BD060F"/>
    <w:rsid w:val="00BE091E"/>
    <w:rsid w:val="00BF0FEA"/>
    <w:rsid w:val="00BF4A06"/>
    <w:rsid w:val="00BF672A"/>
    <w:rsid w:val="00C0474F"/>
    <w:rsid w:val="00C158FE"/>
    <w:rsid w:val="00C27E82"/>
    <w:rsid w:val="00C4007B"/>
    <w:rsid w:val="00C41D8A"/>
    <w:rsid w:val="00C5193E"/>
    <w:rsid w:val="00C60DCC"/>
    <w:rsid w:val="00C7789B"/>
    <w:rsid w:val="00C80A4F"/>
    <w:rsid w:val="00C81CBA"/>
    <w:rsid w:val="00C85529"/>
    <w:rsid w:val="00C85ACA"/>
    <w:rsid w:val="00C85D2C"/>
    <w:rsid w:val="00C87D75"/>
    <w:rsid w:val="00CA7318"/>
    <w:rsid w:val="00CB2A12"/>
    <w:rsid w:val="00CB3BDC"/>
    <w:rsid w:val="00CD3BD6"/>
    <w:rsid w:val="00CD6654"/>
    <w:rsid w:val="00CE1EC0"/>
    <w:rsid w:val="00CE39BD"/>
    <w:rsid w:val="00CE3F20"/>
    <w:rsid w:val="00CE43AF"/>
    <w:rsid w:val="00CE4405"/>
    <w:rsid w:val="00CF1055"/>
    <w:rsid w:val="00CF1961"/>
    <w:rsid w:val="00D032F8"/>
    <w:rsid w:val="00D054F3"/>
    <w:rsid w:val="00D16C50"/>
    <w:rsid w:val="00D172F9"/>
    <w:rsid w:val="00D20449"/>
    <w:rsid w:val="00D2238A"/>
    <w:rsid w:val="00D26D30"/>
    <w:rsid w:val="00D277FD"/>
    <w:rsid w:val="00D31884"/>
    <w:rsid w:val="00D3516C"/>
    <w:rsid w:val="00D4534A"/>
    <w:rsid w:val="00D53F8E"/>
    <w:rsid w:val="00D578EA"/>
    <w:rsid w:val="00D57AEC"/>
    <w:rsid w:val="00D678D8"/>
    <w:rsid w:val="00D705B7"/>
    <w:rsid w:val="00D734A8"/>
    <w:rsid w:val="00D742CB"/>
    <w:rsid w:val="00D74C9A"/>
    <w:rsid w:val="00D91062"/>
    <w:rsid w:val="00DB2D55"/>
    <w:rsid w:val="00DB6DA5"/>
    <w:rsid w:val="00DD77B8"/>
    <w:rsid w:val="00DE0F20"/>
    <w:rsid w:val="00DE165E"/>
    <w:rsid w:val="00DE50F9"/>
    <w:rsid w:val="00DF7B54"/>
    <w:rsid w:val="00E129D6"/>
    <w:rsid w:val="00E12D1A"/>
    <w:rsid w:val="00E16F48"/>
    <w:rsid w:val="00E17E54"/>
    <w:rsid w:val="00E20B0F"/>
    <w:rsid w:val="00E30CF2"/>
    <w:rsid w:val="00E43C24"/>
    <w:rsid w:val="00E53424"/>
    <w:rsid w:val="00E53F22"/>
    <w:rsid w:val="00E72F3A"/>
    <w:rsid w:val="00E735C2"/>
    <w:rsid w:val="00E87273"/>
    <w:rsid w:val="00E90095"/>
    <w:rsid w:val="00E91E58"/>
    <w:rsid w:val="00EA0220"/>
    <w:rsid w:val="00EA0B5C"/>
    <w:rsid w:val="00EA3F0F"/>
    <w:rsid w:val="00EC2D03"/>
    <w:rsid w:val="00EC611B"/>
    <w:rsid w:val="00EE4FE3"/>
    <w:rsid w:val="00EF42FD"/>
    <w:rsid w:val="00F117AD"/>
    <w:rsid w:val="00F33DB1"/>
    <w:rsid w:val="00F359C2"/>
    <w:rsid w:val="00F46F64"/>
    <w:rsid w:val="00F474B2"/>
    <w:rsid w:val="00F47EAA"/>
    <w:rsid w:val="00F629F1"/>
    <w:rsid w:val="00F6324D"/>
    <w:rsid w:val="00F703D3"/>
    <w:rsid w:val="00F72051"/>
    <w:rsid w:val="00F726DF"/>
    <w:rsid w:val="00F73880"/>
    <w:rsid w:val="00F817C3"/>
    <w:rsid w:val="00FA1A2A"/>
    <w:rsid w:val="00FC49B1"/>
    <w:rsid w:val="00FD0E8A"/>
    <w:rsid w:val="00FD2BDE"/>
    <w:rsid w:val="00FE13D8"/>
    <w:rsid w:val="00FE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9B2664"/>
    <w:pPr>
      <w:widowControl w:val="0"/>
    </w:pPr>
    <w:rPr>
      <w:rFonts w:cs="Calibri"/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2F72"/>
    <w:pPr>
      <w:keepNext/>
      <w:spacing w:before="180" w:after="180" w:line="720" w:lineRule="auto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2F72"/>
    <w:pPr>
      <w:keepNext/>
      <w:spacing w:line="720" w:lineRule="auto"/>
      <w:outlineLvl w:val="1"/>
    </w:pPr>
    <w:rPr>
      <w:rFonts w:ascii="Cambria" w:hAnsi="Cambria" w:cs="Cambria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62F72"/>
    <w:pPr>
      <w:keepNext/>
      <w:spacing w:line="720" w:lineRule="auto"/>
      <w:outlineLvl w:val="2"/>
    </w:pPr>
    <w:rPr>
      <w:rFonts w:ascii="Cambria" w:hAnsi="Cambria" w:cs="Cambria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2F72"/>
    <w:pPr>
      <w:keepNext/>
      <w:spacing w:line="720" w:lineRule="auto"/>
      <w:outlineLvl w:val="3"/>
    </w:pPr>
    <w:rPr>
      <w:rFonts w:ascii="Cambria" w:hAnsi="Cambria" w:cs="Cambria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2F72"/>
    <w:rPr>
      <w:rFonts w:ascii="Cambria" w:eastAsia="PMingLiU" w:hAnsi="Cambria" w:cs="Cambria"/>
      <w:b/>
      <w:bCs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62F72"/>
    <w:rPr>
      <w:rFonts w:ascii="Cambria" w:eastAsia="PMingLiU" w:hAnsi="Cambria" w:cs="Cambria"/>
      <w:b/>
      <w:bCs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62F72"/>
    <w:rPr>
      <w:rFonts w:ascii="Cambria" w:eastAsia="PMingLiU" w:hAnsi="Cambria" w:cs="Cambria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62F72"/>
    <w:rPr>
      <w:rFonts w:ascii="Cambria" w:eastAsia="PMingLiU" w:hAnsi="Cambria" w:cs="Cambria"/>
      <w:sz w:val="36"/>
      <w:szCs w:val="36"/>
    </w:rPr>
  </w:style>
  <w:style w:type="paragraph" w:styleId="Footer">
    <w:name w:val="footer"/>
    <w:basedOn w:val="Normal"/>
    <w:link w:val="FooterChar"/>
    <w:uiPriority w:val="99"/>
    <w:rsid w:val="00281473"/>
    <w:pP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1473"/>
    <w:rPr>
      <w:rFonts w:ascii="Times New Roman" w:eastAsia="PMingLiU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81473"/>
  </w:style>
  <w:style w:type="paragraph" w:styleId="TOC1">
    <w:name w:val="toc 1"/>
    <w:basedOn w:val="Normal"/>
    <w:next w:val="Normal"/>
    <w:autoRedefine/>
    <w:uiPriority w:val="99"/>
    <w:semiHidden/>
    <w:rsid w:val="00B06E0F"/>
    <w:pPr>
      <w:tabs>
        <w:tab w:val="left" w:pos="709"/>
        <w:tab w:val="right" w:leader="dot" w:pos="9072"/>
      </w:tabs>
      <w:spacing w:beforeLines="50" w:line="320" w:lineRule="exact"/>
    </w:pPr>
    <w:rPr>
      <w:rFonts w:ascii="Times New Roman" w:eastAsia="DFKai-SB" w:hAnsi="Times New Roman" w:cs="Times New Roman"/>
      <w:b/>
      <w:bCs/>
      <w:noProof/>
      <w:sz w:val="28"/>
      <w:szCs w:val="28"/>
      <w:lang w:eastAsia="zh-CN"/>
    </w:rPr>
  </w:style>
  <w:style w:type="character" w:styleId="Hyperlink">
    <w:name w:val="Hyperlink"/>
    <w:basedOn w:val="DefaultParagraphFont"/>
    <w:uiPriority w:val="99"/>
    <w:rsid w:val="00281473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AB2094"/>
    <w:pPr>
      <w:tabs>
        <w:tab w:val="left" w:pos="1134"/>
        <w:tab w:val="right" w:leader="dot" w:pos="9060"/>
      </w:tabs>
      <w:ind w:leftChars="200" w:left="480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281473"/>
    <w:pP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1473"/>
    <w:rPr>
      <w:rFonts w:ascii="Times New Roman" w:eastAsia="PMingLiU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BC1969"/>
    <w:pPr>
      <w:ind w:leftChars="200" w:left="480"/>
    </w:pPr>
  </w:style>
  <w:style w:type="paragraph" w:customStyle="1" w:styleId="3">
    <w:name w:val="樣式3"/>
    <w:basedOn w:val="ListParagraph"/>
    <w:link w:val="30"/>
    <w:uiPriority w:val="99"/>
    <w:rsid w:val="00AB2094"/>
    <w:pPr>
      <w:numPr>
        <w:numId w:val="1"/>
      </w:numPr>
      <w:autoSpaceDE w:val="0"/>
      <w:autoSpaceDN w:val="0"/>
      <w:adjustRightInd w:val="0"/>
      <w:spacing w:afterLines="50" w:line="400" w:lineRule="exact"/>
      <w:ind w:leftChars="0" w:left="0"/>
    </w:pPr>
    <w:rPr>
      <w:rFonts w:ascii="Times New Roman" w:eastAsia="DFKai-SB" w:hAnsi="Times New Roman" w:cs="Times New Roman"/>
      <w:b/>
      <w:bCs/>
      <w:color w:val="000000"/>
      <w:kern w:val="0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AB2094"/>
  </w:style>
  <w:style w:type="character" w:customStyle="1" w:styleId="30">
    <w:name w:val="樣式3 字元"/>
    <w:basedOn w:val="ListParagraphChar"/>
    <w:link w:val="3"/>
    <w:uiPriority w:val="99"/>
    <w:locked/>
    <w:rsid w:val="00AB2094"/>
    <w:rPr>
      <w:rFonts w:ascii="Times New Roman" w:eastAsia="DFKai-SB" w:hAnsi="Times New Roman" w:cs="Times New Roman"/>
      <w:b/>
      <w:bCs/>
      <w:color w:val="000000"/>
      <w:kern w:val="0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062F72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TOC3">
    <w:name w:val="toc 3"/>
    <w:basedOn w:val="Normal"/>
    <w:next w:val="Normal"/>
    <w:autoRedefine/>
    <w:uiPriority w:val="99"/>
    <w:semiHidden/>
    <w:rsid w:val="001647BE"/>
    <w:pPr>
      <w:widowControl/>
      <w:tabs>
        <w:tab w:val="left" w:pos="1200"/>
        <w:tab w:val="right" w:leader="dot" w:pos="9060"/>
      </w:tabs>
      <w:spacing w:after="100" w:line="276" w:lineRule="auto"/>
      <w:ind w:left="709"/>
    </w:pPr>
    <w:rPr>
      <w:kern w:val="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062F72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2F72"/>
    <w:rPr>
      <w:rFonts w:ascii="Cambria" w:eastAsia="PMingLiU" w:hAnsi="Cambria" w:cs="Cambria"/>
      <w:sz w:val="18"/>
      <w:szCs w:val="18"/>
    </w:rPr>
  </w:style>
  <w:style w:type="paragraph" w:customStyle="1" w:styleId="3-1">
    <w:name w:val="標題3-1"/>
    <w:basedOn w:val="3"/>
    <w:link w:val="3-10"/>
    <w:uiPriority w:val="99"/>
    <w:rsid w:val="00062F72"/>
    <w:pPr>
      <w:numPr>
        <w:numId w:val="4"/>
      </w:numPr>
    </w:pPr>
  </w:style>
  <w:style w:type="character" w:customStyle="1" w:styleId="3-10">
    <w:name w:val="標題3-1 字元"/>
    <w:basedOn w:val="30"/>
    <w:link w:val="3-1"/>
    <w:uiPriority w:val="99"/>
    <w:locked/>
    <w:rsid w:val="00062F72"/>
  </w:style>
  <w:style w:type="paragraph" w:customStyle="1" w:styleId="1-1">
    <w:name w:val="標題1-1"/>
    <w:basedOn w:val="ListParagraph"/>
    <w:link w:val="1-10"/>
    <w:uiPriority w:val="99"/>
    <w:rsid w:val="00062F72"/>
    <w:pPr>
      <w:numPr>
        <w:numId w:val="2"/>
      </w:numPr>
      <w:ind w:leftChars="0" w:left="0"/>
      <w:jc w:val="center"/>
      <w:outlineLvl w:val="0"/>
    </w:pPr>
    <w:rPr>
      <w:rFonts w:ascii="Times New Roman" w:eastAsia="DFKai-SB" w:hAnsi="DFKai-SB" w:cs="Times New Roman"/>
      <w:b/>
      <w:bCs/>
      <w:sz w:val="32"/>
      <w:szCs w:val="32"/>
    </w:rPr>
  </w:style>
  <w:style w:type="paragraph" w:customStyle="1" w:styleId="2-1">
    <w:name w:val="標題2-1"/>
    <w:basedOn w:val="ListParagraph"/>
    <w:link w:val="2-10"/>
    <w:uiPriority w:val="99"/>
    <w:rsid w:val="00062F72"/>
    <w:pPr>
      <w:numPr>
        <w:numId w:val="3"/>
      </w:numPr>
      <w:tabs>
        <w:tab w:val="left" w:pos="567"/>
      </w:tabs>
      <w:spacing w:beforeLines="50" w:afterLines="50" w:line="480" w:lineRule="exact"/>
      <w:ind w:leftChars="0" w:left="0"/>
      <w:outlineLvl w:val="1"/>
    </w:pPr>
    <w:rPr>
      <w:rFonts w:ascii="Times New Roman" w:eastAsia="DFKai-SB" w:hAnsi="DFKai-SB" w:cs="Times New Roman"/>
      <w:b/>
      <w:bCs/>
      <w:sz w:val="28"/>
      <w:szCs w:val="28"/>
    </w:rPr>
  </w:style>
  <w:style w:type="character" w:customStyle="1" w:styleId="1-10">
    <w:name w:val="標題1-1 字元"/>
    <w:basedOn w:val="ListParagraphChar"/>
    <w:link w:val="1-1"/>
    <w:uiPriority w:val="99"/>
    <w:locked/>
    <w:rsid w:val="00062F72"/>
    <w:rPr>
      <w:rFonts w:ascii="Times New Roman" w:eastAsia="DFKai-SB" w:hAnsi="DFKai-SB" w:cs="Times New Roman"/>
      <w:b/>
      <w:bCs/>
      <w:sz w:val="32"/>
      <w:szCs w:val="32"/>
    </w:rPr>
  </w:style>
  <w:style w:type="character" w:customStyle="1" w:styleId="2-10">
    <w:name w:val="標題2-1 字元"/>
    <w:basedOn w:val="ListParagraphChar"/>
    <w:link w:val="2-1"/>
    <w:uiPriority w:val="99"/>
    <w:locked/>
    <w:rsid w:val="00062F72"/>
    <w:rPr>
      <w:rFonts w:ascii="Times New Roman" w:eastAsia="DFKai-SB" w:hAnsi="DFKai-SB" w:cs="Times New Roman"/>
      <w:b/>
      <w:bCs/>
      <w:sz w:val="28"/>
      <w:szCs w:val="28"/>
    </w:rPr>
  </w:style>
  <w:style w:type="paragraph" w:customStyle="1" w:styleId="G3">
    <w:name w:val="G3"/>
    <w:basedOn w:val="Normal"/>
    <w:uiPriority w:val="99"/>
    <w:rsid w:val="00EF42FD"/>
    <w:pPr>
      <w:widowControl/>
      <w:autoSpaceDE w:val="0"/>
      <w:autoSpaceDN w:val="0"/>
      <w:adjustRightInd w:val="0"/>
      <w:spacing w:line="480" w:lineRule="exact"/>
      <w:ind w:left="1701" w:hanging="1701"/>
      <w:jc w:val="both"/>
      <w:textAlignment w:val="center"/>
    </w:pPr>
    <w:rPr>
      <w:rFonts w:ascii="DFKai-SB" w:eastAsia="DFKai-SB" w:hAnsi="Times New Roman" w:cs="DFKai-SB"/>
      <w:kern w:val="0"/>
    </w:rPr>
  </w:style>
  <w:style w:type="paragraph" w:styleId="BodyText">
    <w:name w:val="Body Text"/>
    <w:basedOn w:val="Normal"/>
    <w:link w:val="BodyTextChar"/>
    <w:uiPriority w:val="99"/>
    <w:rsid w:val="00EF42FD"/>
    <w:pPr>
      <w:spacing w:after="120"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F42FD"/>
    <w:rPr>
      <w:rFonts w:ascii="Times New Roman" w:eastAsia="PMingLiU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EF42FD"/>
    <w:pPr>
      <w:spacing w:after="120" w:line="480" w:lineRule="auto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F42FD"/>
    <w:rPr>
      <w:rFonts w:ascii="Times New Roman" w:eastAsia="PMingLiU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578EA"/>
    <w:pPr>
      <w:widowControl/>
      <w:spacing w:before="100" w:after="100"/>
    </w:pPr>
    <w:rPr>
      <w:rFonts w:ascii="Arial Unicode MS" w:eastAsia="Arial Unicode MS" w:hAnsi="Arial Unicode MS" w:cs="Arial Unicode MS"/>
      <w:kern w:val="0"/>
      <w:lang w:eastAsia="zh-CN"/>
    </w:rPr>
  </w:style>
  <w:style w:type="paragraph" w:styleId="BodyTextIndent">
    <w:name w:val="Body Text Indent"/>
    <w:basedOn w:val="Normal"/>
    <w:link w:val="BodyTextIndentChar"/>
    <w:uiPriority w:val="99"/>
    <w:semiHidden/>
    <w:rsid w:val="00671988"/>
    <w:pPr>
      <w:spacing w:after="120"/>
      <w:ind w:leftChars="200" w:left="48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71988"/>
  </w:style>
  <w:style w:type="paragraph" w:styleId="Caption">
    <w:name w:val="caption"/>
    <w:basedOn w:val="Normal"/>
    <w:next w:val="Normal"/>
    <w:uiPriority w:val="99"/>
    <w:qFormat/>
    <w:rsid w:val="00671988"/>
    <w:pPr>
      <w:spacing w:line="240" w:lineRule="exact"/>
    </w:pPr>
    <w:rPr>
      <w:rFonts w:ascii="Times New Roman" w:eastAsia="DFKai-SB" w:hAnsi="Times New Roman" w:cs="Times New Roman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671988"/>
    <w:pPr>
      <w:spacing w:after="120"/>
      <w:ind w:leftChars="200" w:left="480"/>
    </w:pPr>
    <w:rPr>
      <w:rFonts w:ascii="Times New Roman" w:eastAsia="DFKai-SB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71988"/>
    <w:rPr>
      <w:rFonts w:ascii="Times New Roman" w:eastAsia="DFKai-SB" w:hAnsi="Times New Roman" w:cs="Times New Roman"/>
      <w:sz w:val="16"/>
      <w:szCs w:val="16"/>
    </w:rPr>
  </w:style>
  <w:style w:type="paragraph" w:customStyle="1" w:styleId="Web4">
    <w:name w:val="內文 (Web)4"/>
    <w:basedOn w:val="Normal"/>
    <w:uiPriority w:val="99"/>
    <w:rsid w:val="00671988"/>
    <w:pPr>
      <w:widowControl/>
      <w:spacing w:before="100" w:beforeAutospacing="1" w:after="100" w:afterAutospacing="1" w:line="408" w:lineRule="auto"/>
      <w:ind w:left="129" w:right="129"/>
    </w:pPr>
    <w:rPr>
      <w:rFonts w:ascii="PMingLiU" w:hAnsi="PMingLiU" w:cs="PMingLiU"/>
      <w:kern w:val="0"/>
    </w:rPr>
  </w:style>
  <w:style w:type="table" w:styleId="TableGrid">
    <w:name w:val="Table Grid"/>
    <w:basedOn w:val="TableNormal"/>
    <w:uiPriority w:val="99"/>
    <w:rsid w:val="00E53424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rsid w:val="00E53424"/>
    <w:pPr>
      <w:ind w:leftChars="50" w:left="120" w:rightChars="100" w:right="240"/>
    </w:pPr>
    <w:rPr>
      <w:rFonts w:ascii="DFKai-SB" w:eastAsia="DFKai-SB" w:hAnsi="Times New Roman" w:cs="DFKai-SB"/>
    </w:rPr>
  </w:style>
  <w:style w:type="paragraph" w:customStyle="1" w:styleId="a">
    <w:name w:val="公文(裝訂線)"/>
    <w:basedOn w:val="Normal"/>
    <w:uiPriority w:val="99"/>
    <w:rsid w:val="00E53424"/>
    <w:pPr>
      <w:widowControl/>
      <w:adjustRightInd w:val="0"/>
      <w:snapToGrid w:val="0"/>
      <w:spacing w:line="240" w:lineRule="atLeast"/>
      <w:textAlignment w:val="baseline"/>
    </w:pPr>
    <w:rPr>
      <w:rFonts w:ascii="PMingLiU" w:hAnsi="Times New Roman" w:cs="PMingLiU"/>
      <w:noProof/>
      <w:color w:val="FF0000"/>
      <w:kern w:val="0"/>
      <w:sz w:val="20"/>
      <w:szCs w:val="20"/>
    </w:rPr>
  </w:style>
  <w:style w:type="paragraph" w:customStyle="1" w:styleId="Default">
    <w:name w:val="Default"/>
    <w:uiPriority w:val="99"/>
    <w:rsid w:val="009F5E3C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 w:val="24"/>
      <w:szCs w:val="24"/>
      <w:lang w:eastAsia="zh-TW"/>
    </w:rPr>
  </w:style>
  <w:style w:type="paragraph" w:styleId="Date">
    <w:name w:val="Date"/>
    <w:basedOn w:val="Normal"/>
    <w:next w:val="Normal"/>
    <w:link w:val="DateChar"/>
    <w:uiPriority w:val="99"/>
    <w:semiHidden/>
    <w:rsid w:val="008F7003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8F7003"/>
  </w:style>
  <w:style w:type="table" w:styleId="LightShading-Accent1">
    <w:name w:val="Light Shading Accent 1"/>
    <w:basedOn w:val="TableNormal"/>
    <w:uiPriority w:val="99"/>
    <w:rsid w:val="00B84C2C"/>
    <w:rPr>
      <w:rFonts w:cs="Calibri"/>
      <w:color w:val="365F91"/>
      <w:kern w:val="0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Shading1-Accent1">
    <w:name w:val="Medium Shading 1 Accent 1"/>
    <w:basedOn w:val="TableNormal"/>
    <w:uiPriority w:val="99"/>
    <w:rsid w:val="00B84C2C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rsid w:val="00B84C2C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rsid w:val="00B84C2C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4">
    <w:name w:val="A4"/>
    <w:uiPriority w:val="99"/>
    <w:rsid w:val="00B84C2C"/>
    <w:rPr>
      <w:rFonts w:ascii="微軟正黑體O" w:eastAsia="微軟正黑體O" w:cs="微軟正黑體O"/>
      <w:b/>
      <w:bCs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4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1901</TotalTime>
  <Pages>1</Pages>
  <Words>85</Words>
  <Characters>487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asia6260</dc:creator>
  <cp:keywords/>
  <dc:description/>
  <cp:lastModifiedBy>VNN.R9</cp:lastModifiedBy>
  <cp:revision>129</cp:revision>
  <cp:lastPrinted>2015-04-20T05:21:00Z</cp:lastPrinted>
  <dcterms:created xsi:type="dcterms:W3CDTF">2014-11-10T02:27:00Z</dcterms:created>
  <dcterms:modified xsi:type="dcterms:W3CDTF">2016-03-22T07:28:00Z</dcterms:modified>
</cp:coreProperties>
</file>