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EE" w:rsidRPr="00110AB7" w:rsidRDefault="007302EE" w:rsidP="007302EE">
      <w:pPr>
        <w:snapToGrid w:val="0"/>
        <w:ind w:leftChars="178" w:left="31680"/>
        <w:jc w:val="center"/>
        <w:rPr>
          <w:rFonts w:ascii="SimSun" w:eastAsia="Times New Roman" w:hAnsi="SimSun"/>
          <w:b/>
          <w:bCs/>
          <w:sz w:val="48"/>
          <w:szCs w:val="48"/>
          <w:lang w:eastAsia="zh-CN"/>
        </w:rPr>
      </w:pPr>
      <w:r w:rsidRPr="00110AB7">
        <w:rPr>
          <w:rFonts w:ascii="宋体" w:eastAsia="宋体" w:hAnsi="宋体" w:cs="宋体" w:hint="eastAsia"/>
          <w:b/>
          <w:bCs/>
          <w:sz w:val="48"/>
          <w:szCs w:val="48"/>
          <w:lang w:eastAsia="zh-CN"/>
        </w:rPr>
        <w:t>东吴大学自费研修生报名表</w:t>
      </w:r>
    </w:p>
    <w:p w:rsidR="007302EE" w:rsidRPr="00110AB7" w:rsidRDefault="007302EE" w:rsidP="007C32BD">
      <w:pPr>
        <w:wordWrap w:val="0"/>
        <w:snapToGrid w:val="0"/>
        <w:spacing w:line="240" w:lineRule="atLeast"/>
        <w:jc w:val="right"/>
        <w:rPr>
          <w:rFonts w:ascii="SimSun" w:eastAsia="Times New Roman" w:hAnsi="SimSun"/>
          <w:lang w:eastAsia="zh-CN"/>
        </w:rPr>
      </w:pPr>
      <w:r w:rsidRPr="00110AB7">
        <w:rPr>
          <w:rFonts w:ascii="SimSun" w:eastAsia="Times New Roman" w:hAnsi="SimSun"/>
          <w:b/>
          <w:bCs/>
          <w:spacing w:val="32"/>
          <w:sz w:val="22"/>
          <w:szCs w:val="22"/>
          <w:lang w:eastAsia="zh-CN"/>
        </w:rPr>
        <w:t>(</w:t>
      </w:r>
      <w:r w:rsidRPr="00110AB7">
        <w:rPr>
          <w:rFonts w:ascii="宋体" w:eastAsia="宋体" w:hAnsi="宋体" w:cs="宋体" w:hint="eastAsia"/>
          <w:b/>
          <w:bCs/>
          <w:spacing w:val="32"/>
          <w:sz w:val="22"/>
          <w:szCs w:val="22"/>
          <w:lang w:eastAsia="zh-CN"/>
        </w:rPr>
        <w:t>办理入台证用，务请详填</w:t>
      </w:r>
      <w:r w:rsidRPr="00110AB7">
        <w:rPr>
          <w:rFonts w:ascii="SimSun" w:eastAsia="Times New Roman" w:hAnsi="SimSun"/>
          <w:b/>
          <w:bCs/>
          <w:spacing w:val="32"/>
          <w:sz w:val="22"/>
          <w:szCs w:val="22"/>
          <w:lang w:eastAsia="zh-CN"/>
        </w:rPr>
        <w:t>)</w:t>
      </w:r>
      <w:r w:rsidRPr="00110AB7">
        <w:rPr>
          <w:rFonts w:ascii="SimSun" w:eastAsia="Times New Roman" w:hAnsi="SimSun"/>
          <w:spacing w:val="32"/>
          <w:sz w:val="22"/>
          <w:szCs w:val="22"/>
          <w:lang w:eastAsia="zh-CN"/>
        </w:rPr>
        <w:t xml:space="preserve"> </w:t>
      </w:r>
      <w:r w:rsidRPr="00110AB7">
        <w:rPr>
          <w:rFonts w:ascii="SimSun" w:eastAsia="Times New Roman" w:hAnsi="SimSun"/>
          <w:spacing w:val="32"/>
          <w:sz w:val="20"/>
          <w:szCs w:val="20"/>
          <w:lang w:eastAsia="zh-CN"/>
        </w:rPr>
        <w:t xml:space="preserve">       </w:t>
      </w:r>
      <w:r w:rsidRPr="00110AB7">
        <w:rPr>
          <w:rFonts w:ascii="SimSun" w:eastAsia="Times New Roman" w:hAnsi="SimSun"/>
          <w:u w:val="single"/>
          <w:lang w:eastAsia="zh-CN"/>
        </w:rPr>
        <w:t xml:space="preserve"> </w:t>
      </w:r>
      <w:r w:rsidRPr="00110AB7">
        <w:rPr>
          <w:rFonts w:ascii="SimSun" w:eastAsia="Times New Roman" w:hAnsi="SimSun"/>
          <w:b/>
          <w:bCs/>
          <w:u w:val="single"/>
          <w:lang w:eastAsia="zh-CN"/>
        </w:rPr>
        <w:t>201</w:t>
      </w:r>
      <w:r w:rsidRPr="001C3835">
        <w:rPr>
          <w:rFonts w:ascii="SimSun" w:eastAsia="Times New Roman" w:hAnsi="SimSun"/>
          <w:b/>
          <w:bCs/>
          <w:u w:val="single"/>
          <w:lang w:eastAsia="zh-CN"/>
        </w:rPr>
        <w:t>6</w:t>
      </w:r>
      <w:r w:rsidRPr="00110AB7">
        <w:rPr>
          <w:rFonts w:ascii="宋体" w:eastAsia="宋体" w:hAnsi="宋体" w:cs="宋体" w:hint="eastAsia"/>
          <w:lang w:eastAsia="zh-CN"/>
        </w:rPr>
        <w:t>年度</w:t>
      </w:r>
      <w:r w:rsidRPr="00110AB7">
        <w:rPr>
          <w:rFonts w:ascii="SimSun" w:eastAsia="Times New Roman" w:hAnsi="SimSun"/>
          <w:u w:val="single"/>
          <w:lang w:eastAsia="zh-CN"/>
        </w:rPr>
        <w:t xml:space="preserve"> </w:t>
      </w:r>
      <w:r>
        <w:rPr>
          <w:rFonts w:ascii="SimSun" w:hAnsi="SimSun" w:cs="PMingLiU" w:hint="eastAsia"/>
          <w:b/>
          <w:bCs/>
          <w:u w:val="single"/>
        </w:rPr>
        <w:t>秋</w:t>
      </w:r>
      <w:r w:rsidRPr="00110AB7">
        <w:rPr>
          <w:rFonts w:ascii="SimSun" w:eastAsia="Times New Roman" w:hAnsi="SimSun"/>
          <w:u w:val="single"/>
          <w:lang w:eastAsia="zh-CN"/>
        </w:rPr>
        <w:t xml:space="preserve"> </w:t>
      </w:r>
      <w:r w:rsidRPr="00110AB7">
        <w:rPr>
          <w:rFonts w:ascii="宋体" w:eastAsia="宋体" w:hAnsi="宋体" w:cs="宋体" w:hint="eastAsia"/>
          <w:lang w:eastAsia="zh-CN"/>
        </w:rPr>
        <w:t>季班</w:t>
      </w:r>
    </w:p>
    <w:p w:rsidR="007302EE" w:rsidRPr="00110AB7" w:rsidRDefault="007302EE" w:rsidP="007C32BD">
      <w:pPr>
        <w:wordWrap w:val="0"/>
        <w:snapToGrid w:val="0"/>
        <w:jc w:val="right"/>
        <w:rPr>
          <w:rFonts w:ascii="SimSun" w:eastAsia="Times New Roman" w:hAnsi="SimSun"/>
        </w:rPr>
      </w:pPr>
      <w:r w:rsidRPr="001C3835">
        <w:rPr>
          <w:rFonts w:ascii="宋体" w:eastAsia="宋体" w:hAnsi="宋体" w:cs="宋体" w:hint="eastAsia"/>
          <w:lang w:eastAsia="zh-CN"/>
        </w:rPr>
        <w:t>填写</w:t>
      </w:r>
      <w:r w:rsidRPr="00110AB7">
        <w:rPr>
          <w:rFonts w:ascii="宋体" w:eastAsia="宋体" w:hAnsi="宋体" w:cs="宋体" w:hint="eastAsia"/>
          <w:lang w:eastAsia="zh-CN"/>
        </w:rPr>
        <w:t>日期</w:t>
      </w:r>
      <w:r w:rsidRPr="00110AB7">
        <w:rPr>
          <w:rFonts w:ascii="SimSun" w:eastAsia="Times New Roman" w:hAnsi="SimSun"/>
          <w:lang w:eastAsia="zh-CN"/>
        </w:rPr>
        <w:t>:</w:t>
      </w:r>
      <w:r w:rsidRPr="001C3835">
        <w:rPr>
          <w:rFonts w:ascii="宋体" w:eastAsia="宋体" w:hAnsi="宋体" w:cs="宋体" w:hint="eastAsia"/>
          <w:u w:val="single"/>
          <w:lang w:eastAsia="zh-CN"/>
        </w:rPr>
        <w:t xml:space="preserve">　　　　</w:t>
      </w:r>
      <w:r w:rsidRPr="00110AB7">
        <w:rPr>
          <w:rFonts w:ascii="宋体" w:eastAsia="宋体" w:hAnsi="宋体" w:cs="宋体" w:hint="eastAsia"/>
          <w:lang w:eastAsia="zh-CN"/>
        </w:rPr>
        <w:t>年</w:t>
      </w:r>
      <w:r w:rsidRPr="001C3835">
        <w:rPr>
          <w:rFonts w:ascii="宋体" w:eastAsia="宋体" w:hAnsi="宋体" w:cs="宋体" w:hint="eastAsia"/>
          <w:u w:val="single"/>
          <w:lang w:eastAsia="zh-CN"/>
        </w:rPr>
        <w:t xml:space="preserve">　　</w:t>
      </w:r>
      <w:r w:rsidRPr="00110AB7">
        <w:rPr>
          <w:rFonts w:ascii="宋体" w:eastAsia="宋体" w:hAnsi="宋体" w:cs="宋体" w:hint="eastAsia"/>
          <w:lang w:eastAsia="zh-CN"/>
        </w:rPr>
        <w:t>月</w:t>
      </w:r>
      <w:r w:rsidRPr="001C3835">
        <w:rPr>
          <w:rFonts w:ascii="宋体" w:eastAsia="宋体" w:hAnsi="宋体" w:cs="宋体" w:hint="eastAsia"/>
          <w:u w:val="single"/>
          <w:lang w:eastAsia="zh-CN"/>
        </w:rPr>
        <w:t xml:space="preserve">　　</w:t>
      </w:r>
      <w:r w:rsidRPr="00110AB7">
        <w:rPr>
          <w:rFonts w:ascii="宋体" w:eastAsia="宋体" w:hAnsi="宋体" w:cs="宋体" w:hint="eastAsia"/>
          <w:lang w:eastAsia="zh-CN"/>
        </w:rPr>
        <w:t>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1"/>
        <w:gridCol w:w="12"/>
        <w:gridCol w:w="3249"/>
        <w:gridCol w:w="318"/>
        <w:gridCol w:w="532"/>
        <w:gridCol w:w="851"/>
        <w:gridCol w:w="177"/>
        <w:gridCol w:w="815"/>
        <w:gridCol w:w="2827"/>
        <w:gridCol w:w="8"/>
      </w:tblGrid>
      <w:tr w:rsidR="007302EE" w:rsidRPr="00110AB7">
        <w:trPr>
          <w:trHeight w:val="405"/>
        </w:trPr>
        <w:tc>
          <w:tcPr>
            <w:tcW w:w="10490" w:type="dxa"/>
            <w:gridSpan w:val="10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pct10" w:color="auto" w:fill="auto"/>
            <w:vAlign w:val="center"/>
          </w:tcPr>
          <w:p w:rsidR="007302EE" w:rsidRPr="00110AB7" w:rsidRDefault="007302EE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申请人基本资料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全部必填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7302EE" w:rsidRPr="00110AB7">
        <w:trPr>
          <w:trHeight w:val="555"/>
        </w:trPr>
        <w:tc>
          <w:tcPr>
            <w:tcW w:w="1701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中文姓名</w:t>
            </w:r>
          </w:p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  <w:b/>
                <w:bCs/>
                <w:sz w:val="18"/>
                <w:szCs w:val="18"/>
              </w:rPr>
            </w:pP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正体</w:t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261" w:type="dxa"/>
            <w:gridSpan w:val="2"/>
            <w:tcBorders>
              <w:top w:val="single" w:sz="12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rPr>
                <w:rFonts w:ascii="SimSun" w:eastAsia="Times New Roman" w:hAnsi="SimSun"/>
              </w:rPr>
            </w:pPr>
          </w:p>
        </w:tc>
        <w:tc>
          <w:tcPr>
            <w:tcW w:w="1701" w:type="dxa"/>
            <w:gridSpan w:val="3"/>
            <w:tcBorders>
              <w:top w:val="single" w:sz="12" w:space="0" w:color="auto"/>
            </w:tcBorders>
            <w:vAlign w:val="center"/>
          </w:tcPr>
          <w:p w:rsidR="007302EE" w:rsidRPr="00A61F17" w:rsidRDefault="007302EE" w:rsidP="004656B0">
            <w:pPr>
              <w:snapToGrid w:val="0"/>
              <w:jc w:val="center"/>
              <w:rPr>
                <w:rFonts w:ascii="SimSun" w:hAnsi="SimSun" w:cs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姓名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拼音</w:t>
            </w:r>
          </w:p>
          <w:p w:rsidR="007302EE" w:rsidRPr="00A61F17" w:rsidRDefault="007302EE" w:rsidP="004656B0">
            <w:pPr>
              <w:snapToGrid w:val="0"/>
              <w:spacing w:line="216" w:lineRule="auto"/>
              <w:jc w:val="center"/>
              <w:rPr>
                <w:rFonts w:ascii="SimSun" w:hAnsi="SimSun" w:cs="SimSun"/>
              </w:rPr>
            </w:pP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同护照</w:t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27" w:type="dxa"/>
            <w:gridSpan w:val="4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rPr>
                <w:rFonts w:ascii="SimSun" w:eastAsia="Times New Roman" w:hAnsi="SimSun"/>
              </w:rPr>
            </w:pPr>
          </w:p>
        </w:tc>
      </w:tr>
      <w:tr w:rsidR="007302EE" w:rsidRPr="00110AB7">
        <w:trPr>
          <w:trHeight w:val="555"/>
        </w:trPr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出生年月日</w:t>
            </w:r>
          </w:p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  <w:b/>
                <w:bCs/>
                <w:sz w:val="18"/>
                <w:szCs w:val="18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（公元）</w:t>
            </w:r>
          </w:p>
        </w:tc>
        <w:tc>
          <w:tcPr>
            <w:tcW w:w="3261" w:type="dxa"/>
            <w:gridSpan w:val="2"/>
            <w:vAlign w:val="center"/>
          </w:tcPr>
          <w:p w:rsidR="007302EE" w:rsidRPr="00110AB7" w:rsidRDefault="007302EE" w:rsidP="00152B78">
            <w:pPr>
              <w:snapToGrid w:val="0"/>
              <w:spacing w:beforeLines="50" w:afterLines="5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年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月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日</w:t>
            </w:r>
          </w:p>
        </w:tc>
        <w:tc>
          <w:tcPr>
            <w:tcW w:w="850" w:type="dxa"/>
            <w:gridSpan w:val="2"/>
            <w:tcBorders>
              <w:right w:val="single" w:sz="2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 w:afterLines="50"/>
              <w:rPr>
                <w:rFonts w:ascii="SimSun" w:eastAsia="Times New Roman" w:hAnsi="SimSun"/>
              </w:rPr>
            </w:pPr>
            <w:r w:rsidRPr="00296B6D">
              <w:rPr>
                <w:rFonts w:ascii="宋体" w:eastAsia="宋体" w:hAnsi="宋体" w:cs="宋体" w:hint="eastAsia"/>
                <w:spacing w:val="-10"/>
                <w:lang w:eastAsia="zh-CN"/>
              </w:rPr>
              <w:t>性别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302EE" w:rsidRDefault="007302EE" w:rsidP="004656B0">
            <w:pPr>
              <w:snapToGrid w:val="0"/>
              <w:rPr>
                <w:rFonts w:ascii="SimSun" w:hAnsi="SimSun" w:cs="SimSun"/>
                <w:spacing w:val="-10"/>
              </w:rPr>
            </w:pP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</w:t>
            </w: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男</w:t>
            </w:r>
          </w:p>
          <w:p w:rsidR="007302EE" w:rsidRPr="00110AB7" w:rsidRDefault="007302EE" w:rsidP="004656B0">
            <w:pPr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</w:t>
            </w: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女</w:t>
            </w:r>
          </w:p>
        </w:tc>
        <w:tc>
          <w:tcPr>
            <w:tcW w:w="99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 w:afterLines="50"/>
              <w:rPr>
                <w:rFonts w:ascii="SimSun" w:eastAsia="Times New Roman" w:hAnsi="SimSun"/>
              </w:rPr>
            </w:pPr>
            <w:r w:rsidRPr="000B7EE6">
              <w:rPr>
                <w:rFonts w:ascii="宋体" w:eastAsia="宋体" w:hAnsi="宋体" w:cs="宋体" w:hint="eastAsia"/>
                <w:lang w:eastAsia="zh-CN"/>
              </w:rPr>
              <w:t>出生地</w:t>
            </w:r>
          </w:p>
        </w:tc>
        <w:tc>
          <w:tcPr>
            <w:tcW w:w="2835" w:type="dxa"/>
            <w:gridSpan w:val="2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 w:afterLines="5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 xml:space="preserve">   </w:t>
            </w:r>
            <w:r w:rsidRPr="001C3835">
              <w:rPr>
                <w:rFonts w:ascii="SimSun" w:eastAsia="Times New Roman" w:hAnsi="SimSun"/>
                <w:lang w:eastAsia="zh-CN"/>
              </w:rPr>
              <w:t xml:space="preserve">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省（市）</w:t>
            </w:r>
            <w:r>
              <w:rPr>
                <w:rFonts w:ascii="SimSun" w:eastAsia="Times New Roman" w:hAnsi="SimSun"/>
                <w:lang w:eastAsia="zh-CN"/>
              </w:rPr>
              <w:t xml:space="preserve">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县（市）</w:t>
            </w:r>
          </w:p>
        </w:tc>
      </w:tr>
      <w:tr w:rsidR="007302EE" w:rsidRPr="00110AB7">
        <w:trPr>
          <w:trHeight w:val="705"/>
        </w:trPr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  <w:b/>
                <w:bCs/>
                <w:sz w:val="18"/>
                <w:szCs w:val="18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联络电话</w:t>
            </w:r>
          </w:p>
        </w:tc>
        <w:tc>
          <w:tcPr>
            <w:tcW w:w="3261" w:type="dxa"/>
            <w:gridSpan w:val="2"/>
            <w:vAlign w:val="center"/>
          </w:tcPr>
          <w:p w:rsidR="007302EE" w:rsidRPr="00A61F17" w:rsidRDefault="007302EE" w:rsidP="004656B0">
            <w:pPr>
              <w:snapToGrid w:val="0"/>
              <w:rPr>
                <w:rFonts w:ascii="SimSun" w:hAnsi="SimSun" w:cs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住家</w:t>
            </w:r>
            <w:r w:rsidRPr="00110AB7">
              <w:rPr>
                <w:rFonts w:ascii="SimSun" w:eastAsia="Times New Roman" w:hAnsi="SimSun"/>
                <w:lang w:eastAsia="zh-CN"/>
              </w:rPr>
              <w:t>)</w:t>
            </w:r>
          </w:p>
          <w:p w:rsidR="007302EE" w:rsidRPr="00110AB7" w:rsidRDefault="007302EE" w:rsidP="004656B0">
            <w:pPr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手机</w:t>
            </w:r>
            <w:r w:rsidRPr="00110AB7">
              <w:rPr>
                <w:rFonts w:ascii="SimSun" w:eastAsia="Times New Roman" w:hAnsi="SimSun"/>
                <w:lang w:eastAsia="zh-CN"/>
              </w:rPr>
              <w:t>)</w:t>
            </w:r>
          </w:p>
        </w:tc>
        <w:tc>
          <w:tcPr>
            <w:tcW w:w="1701" w:type="dxa"/>
            <w:gridSpan w:val="3"/>
            <w:tcBorders>
              <w:right w:val="single" w:sz="2" w:space="0" w:color="auto"/>
            </w:tcBorders>
            <w:vAlign w:val="center"/>
          </w:tcPr>
          <w:p w:rsidR="007302EE" w:rsidRPr="00A61F17" w:rsidRDefault="007302EE" w:rsidP="004656B0">
            <w:pPr>
              <w:snapToGrid w:val="0"/>
              <w:rPr>
                <w:rFonts w:ascii="SimSun" w:hAnsi="SimSun" w:cs="SimSun"/>
              </w:rPr>
            </w:pP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公民</w:t>
            </w:r>
            <w:r>
              <w:rPr>
                <w:rFonts w:ascii="宋体" w:eastAsia="宋体" w:hAnsi="宋体" w:cs="宋体" w:hint="eastAsia"/>
                <w:spacing w:val="-10"/>
                <w:lang w:eastAsia="zh-CN"/>
              </w:rPr>
              <w:t>身</w:t>
            </w: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份号码</w:t>
            </w:r>
          </w:p>
        </w:tc>
        <w:tc>
          <w:tcPr>
            <w:tcW w:w="3827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7302EE" w:rsidRPr="00A61F17" w:rsidRDefault="007302EE" w:rsidP="004656B0">
            <w:pPr>
              <w:snapToGrid w:val="0"/>
              <w:rPr>
                <w:rFonts w:ascii="SimSun" w:hAnsi="SimSun" w:cs="SimSun"/>
              </w:rPr>
            </w:pPr>
          </w:p>
        </w:tc>
      </w:tr>
      <w:tr w:rsidR="007302EE" w:rsidRPr="00110AB7">
        <w:trPr>
          <w:trHeight w:val="590"/>
        </w:trPr>
        <w:tc>
          <w:tcPr>
            <w:tcW w:w="1701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E-mail</w:t>
            </w:r>
          </w:p>
        </w:tc>
        <w:tc>
          <w:tcPr>
            <w:tcW w:w="5954" w:type="dxa"/>
            <w:gridSpan w:val="7"/>
            <w:tcBorders>
              <w:bottom w:val="single" w:sz="12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 w:afterLines="50"/>
              <w:jc w:val="both"/>
              <w:rPr>
                <w:rFonts w:ascii="SimSun" w:eastAsia="Times New Roman" w:hAnsi="SimSun"/>
              </w:rPr>
            </w:pPr>
          </w:p>
        </w:tc>
        <w:tc>
          <w:tcPr>
            <w:tcW w:w="2835" w:type="dxa"/>
            <w:gridSpan w:val="2"/>
            <w:vMerge w:val="restart"/>
            <w:tcBorders>
              <w:right w:val="single" w:sz="18" w:space="0" w:color="auto"/>
            </w:tcBorders>
            <w:vAlign w:val="center"/>
          </w:tcPr>
          <w:p w:rsidR="007302EE" w:rsidRPr="00A61F17" w:rsidRDefault="007302EE" w:rsidP="007302EE">
            <w:pPr>
              <w:snapToGrid w:val="0"/>
              <w:spacing w:beforeLines="50" w:afterLines="50"/>
              <w:ind w:leftChars="73" w:left="31680" w:rightChars="73" w:right="31680" w:firstLine="1"/>
              <w:rPr>
                <w:rFonts w:ascii="SimSun" w:hAnsi="SimSun" w:cs="SimSun"/>
                <w:sz w:val="20"/>
                <w:szCs w:val="20"/>
              </w:rPr>
            </w:pP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请嵌入最近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1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年内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2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吋半身正面脱帽彩色照片电子档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直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4.5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公分，横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3.5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公分，人像自头顶至下颚之长度不得小于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3.2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公分或超过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3.6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公分，</w:t>
            </w:r>
            <w:r w:rsidRPr="00555CCB"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白色背景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、正面半身、未戴有色眼镜、不遮盖、照片不修改，足资辨识。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)</w:t>
            </w:r>
            <w:r w:rsidRPr="001C3835">
              <w:rPr>
                <w:rFonts w:ascii="SimSun" w:eastAsia="Times New Roman" w:hAnsi="SimSun"/>
                <w:b/>
                <w:bCs/>
                <w:sz w:val="20"/>
                <w:szCs w:val="20"/>
                <w:lang w:eastAsia="zh-CN"/>
              </w:rPr>
              <w:t>*</w:t>
            </w:r>
            <w:r w:rsidRPr="001C3835"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此照片亦将作为制发学生证之用</w:t>
            </w:r>
          </w:p>
        </w:tc>
      </w:tr>
      <w:tr w:rsidR="007302EE" w:rsidRPr="00110AB7">
        <w:trPr>
          <w:trHeight w:val="626"/>
        </w:trPr>
        <w:tc>
          <w:tcPr>
            <w:tcW w:w="1701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通讯地址</w:t>
            </w:r>
          </w:p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含邮编</w:t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5954" w:type="dxa"/>
            <w:gridSpan w:val="7"/>
            <w:tcBorders>
              <w:top w:val="single" w:sz="12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 w:afterLines="50"/>
              <w:jc w:val="both"/>
              <w:rPr>
                <w:rFonts w:ascii="SimSun" w:eastAsia="Times New Roman" w:hAnsi="SimSun"/>
              </w:rPr>
            </w:pPr>
          </w:p>
        </w:tc>
        <w:tc>
          <w:tcPr>
            <w:tcW w:w="283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:rsidR="007302EE" w:rsidRPr="00110AB7" w:rsidRDefault="007302EE" w:rsidP="007302EE">
            <w:pPr>
              <w:snapToGrid w:val="0"/>
              <w:spacing w:beforeLines="50" w:afterLines="50"/>
              <w:ind w:leftChars="73" w:left="31680" w:rightChars="73" w:right="31680" w:firstLine="1"/>
              <w:rPr>
                <w:rFonts w:ascii="SimSun" w:eastAsia="Times New Roman" w:hAnsi="SimSun"/>
                <w:sz w:val="20"/>
                <w:szCs w:val="20"/>
              </w:rPr>
            </w:pPr>
          </w:p>
        </w:tc>
      </w:tr>
      <w:tr w:rsidR="007302EE" w:rsidRPr="00110AB7">
        <w:trPr>
          <w:trHeight w:val="707"/>
        </w:trPr>
        <w:tc>
          <w:tcPr>
            <w:tcW w:w="1701" w:type="dxa"/>
            <w:vMerge w:val="restart"/>
            <w:tcBorders>
              <w:left w:val="single" w:sz="18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家长资料</w:t>
            </w:r>
          </w:p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正体缮打</w:t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5954" w:type="dxa"/>
            <w:gridSpan w:val="7"/>
            <w:vAlign w:val="center"/>
          </w:tcPr>
          <w:p w:rsidR="007302EE" w:rsidRPr="00110AB7" w:rsidRDefault="007302EE" w:rsidP="00152B78">
            <w:pPr>
              <w:snapToGrid w:val="0"/>
              <w:spacing w:beforeLines="50" w:line="216" w:lineRule="auto"/>
              <w:rPr>
                <w:rFonts w:ascii="SimSun" w:eastAsia="Times New Roman" w:hAnsi="SimSun"/>
                <w:spacing w:val="-1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父</w:t>
            </w: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亲姓名：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      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存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 xml:space="preserve"> 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殁</w:t>
            </w:r>
          </w:p>
          <w:p w:rsidR="007302EE" w:rsidRPr="00110AB7" w:rsidRDefault="007302EE" w:rsidP="00152B78">
            <w:pPr>
              <w:snapToGrid w:val="0"/>
              <w:spacing w:beforeLines="50" w:line="216" w:lineRule="auto"/>
              <w:rPr>
                <w:rFonts w:ascii="SimSun" w:eastAsia="Times New Roman" w:hAnsi="SimSun"/>
                <w:spacing w:val="-1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出生年月日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/□□□□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年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月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日</w:t>
            </w:r>
          </w:p>
        </w:tc>
        <w:tc>
          <w:tcPr>
            <w:tcW w:w="283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 w:afterLines="50"/>
              <w:rPr>
                <w:rFonts w:ascii="SimSun" w:eastAsia="Times New Roman" w:hAnsi="SimSun"/>
                <w:lang w:eastAsia="zh-CN"/>
              </w:rPr>
            </w:pPr>
          </w:p>
        </w:tc>
      </w:tr>
      <w:tr w:rsidR="007302EE" w:rsidRPr="00110AB7">
        <w:trPr>
          <w:trHeight w:val="720"/>
        </w:trPr>
        <w:tc>
          <w:tcPr>
            <w:tcW w:w="1701" w:type="dxa"/>
            <w:vMerge/>
            <w:tcBorders>
              <w:left w:val="single" w:sz="18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/>
              <w:jc w:val="center"/>
              <w:rPr>
                <w:rFonts w:ascii="SimSun" w:eastAsia="Times New Roman" w:hAnsi="SimSun"/>
                <w:lang w:eastAsia="zh-CN"/>
              </w:rPr>
            </w:pPr>
          </w:p>
        </w:tc>
        <w:tc>
          <w:tcPr>
            <w:tcW w:w="5954" w:type="dxa"/>
            <w:gridSpan w:val="7"/>
            <w:vAlign w:val="center"/>
          </w:tcPr>
          <w:p w:rsidR="007302EE" w:rsidRPr="00110AB7" w:rsidRDefault="007302EE" w:rsidP="00152B78">
            <w:pPr>
              <w:snapToGrid w:val="0"/>
              <w:spacing w:beforeLines="50" w:line="216" w:lineRule="auto"/>
              <w:rPr>
                <w:rFonts w:ascii="SimSun" w:eastAsia="Times New Roman" w:hAnsi="SimSun"/>
                <w:spacing w:val="-10"/>
                <w:lang w:eastAsia="zh-CN"/>
              </w:rPr>
            </w:pP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母亲姓名：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      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存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 xml:space="preserve"> 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殁</w:t>
            </w:r>
          </w:p>
          <w:p w:rsidR="007302EE" w:rsidRPr="00110AB7" w:rsidRDefault="007302EE" w:rsidP="00152B78">
            <w:pPr>
              <w:snapToGrid w:val="0"/>
              <w:spacing w:beforeLines="50" w:line="216" w:lineRule="auto"/>
              <w:rPr>
                <w:rFonts w:ascii="SimSun" w:eastAsia="Times New Roman" w:hAnsi="SimSun"/>
                <w:spacing w:val="-1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出生年月日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/□□□□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年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月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日</w:t>
            </w:r>
          </w:p>
        </w:tc>
        <w:tc>
          <w:tcPr>
            <w:tcW w:w="283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 w:afterLines="50"/>
              <w:rPr>
                <w:rFonts w:ascii="SimSun" w:eastAsia="Times New Roman" w:hAnsi="SimSun"/>
                <w:lang w:eastAsia="zh-CN"/>
              </w:rPr>
            </w:pPr>
          </w:p>
        </w:tc>
      </w:tr>
      <w:tr w:rsidR="007302EE" w:rsidRPr="00110AB7">
        <w:trPr>
          <w:trHeight w:val="604"/>
        </w:trPr>
        <w:tc>
          <w:tcPr>
            <w:tcW w:w="1701" w:type="dxa"/>
            <w:vMerge/>
            <w:tcBorders>
              <w:left w:val="single" w:sz="18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/>
              <w:jc w:val="center"/>
              <w:rPr>
                <w:rFonts w:ascii="SimSun" w:eastAsia="Times New Roman" w:hAnsi="SimSun"/>
                <w:lang w:eastAsia="zh-CN"/>
              </w:rPr>
            </w:pPr>
          </w:p>
        </w:tc>
        <w:tc>
          <w:tcPr>
            <w:tcW w:w="5954" w:type="dxa"/>
            <w:gridSpan w:val="7"/>
            <w:vAlign w:val="center"/>
          </w:tcPr>
          <w:p w:rsidR="007302EE" w:rsidRPr="00A61F17" w:rsidRDefault="007302EE" w:rsidP="00152B78">
            <w:pPr>
              <w:snapToGrid w:val="0"/>
              <w:spacing w:beforeLines="50" w:line="216" w:lineRule="auto"/>
              <w:rPr>
                <w:rFonts w:ascii="SimSun" w:hAnsi="SimSun" w:cs="SimSun"/>
                <w:spacing w:val="-10"/>
              </w:rPr>
            </w:pP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紧急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联络电话</w:t>
            </w:r>
            <w:r w:rsidRPr="001C3835">
              <w:rPr>
                <w:rFonts w:ascii="SimSun" w:eastAsia="Times New Roman" w:hAnsi="SimSun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父</w:t>
            </w:r>
            <w:r w:rsidRPr="001C3835">
              <w:rPr>
                <w:rFonts w:ascii="SimSun" w:eastAsia="Times New Roman" w:hAnsi="SimSun"/>
                <w:lang w:eastAsia="zh-CN"/>
              </w:rPr>
              <w:t>)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</w:t>
            </w:r>
            <w:r w:rsidRPr="001C3835">
              <w:rPr>
                <w:rFonts w:ascii="SimSun" w:eastAsia="Times New Roman" w:hAnsi="SimSun"/>
                <w:u w:val="single"/>
                <w:lang w:eastAsia="zh-CN"/>
              </w:rPr>
              <w:t xml:space="preserve"> 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，</w:t>
            </w:r>
            <w:r w:rsidRPr="001C3835">
              <w:rPr>
                <w:rFonts w:ascii="SimSun" w:eastAsia="Times New Roman" w:hAnsi="SimSun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母</w:t>
            </w:r>
            <w:r w:rsidRPr="001C3835">
              <w:rPr>
                <w:rFonts w:ascii="SimSun" w:eastAsia="Times New Roman" w:hAnsi="SimSun"/>
                <w:lang w:eastAsia="zh-CN"/>
              </w:rPr>
              <w:t>)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</w:t>
            </w:r>
            <w:r w:rsidRPr="001C3835">
              <w:rPr>
                <w:rFonts w:ascii="SimSun" w:eastAsia="Times New Roman" w:hAnsi="SimSun"/>
                <w:u w:val="single"/>
                <w:lang w:eastAsia="zh-CN"/>
              </w:rPr>
              <w:t xml:space="preserve">  </w:t>
            </w:r>
          </w:p>
        </w:tc>
        <w:tc>
          <w:tcPr>
            <w:tcW w:w="283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 w:afterLines="50"/>
              <w:rPr>
                <w:rFonts w:ascii="SimSun" w:eastAsia="Times New Roman" w:hAnsi="SimSun"/>
              </w:rPr>
            </w:pPr>
          </w:p>
        </w:tc>
      </w:tr>
      <w:tr w:rsidR="007302EE" w:rsidRPr="00110AB7">
        <w:trPr>
          <w:trHeight w:val="711"/>
        </w:trPr>
        <w:tc>
          <w:tcPr>
            <w:tcW w:w="1701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7302EE" w:rsidRPr="00A61F17" w:rsidRDefault="007302EE" w:rsidP="004656B0">
            <w:pPr>
              <w:snapToGrid w:val="0"/>
              <w:jc w:val="center"/>
              <w:rPr>
                <w:rFonts w:ascii="SimSun" w:hAnsi="SimSun" w:cs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在台联络亲友</w:t>
            </w:r>
            <w:r w:rsidRPr="00A61F17">
              <w:rPr>
                <w:rFonts w:ascii="SimSun" w:hAnsi="SimSun" w:cs="SimSun"/>
              </w:rPr>
              <w:br/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无则免填</w:t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789" w:type="dxa"/>
            <w:gridSpan w:val="9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50" w:afterLines="50"/>
              <w:jc w:val="both"/>
              <w:rPr>
                <w:rFonts w:ascii="SimSun" w:eastAsia="Times New Roman" w:hAnsi="SimSun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姓名</w:t>
            </w:r>
            <w:r w:rsidRPr="00110AB7">
              <w:rPr>
                <w:rFonts w:ascii="SimSun" w:eastAsia="Times New Roman" w:hAnsi="SimSun"/>
                <w:lang w:eastAsia="zh-CN"/>
              </w:rPr>
              <w:t>: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，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关系</w:t>
            </w:r>
            <w:r w:rsidRPr="00110AB7">
              <w:rPr>
                <w:rFonts w:ascii="SimSun" w:eastAsia="Times New Roman" w:hAnsi="SimSun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称谓</w:t>
            </w:r>
            <w:r w:rsidRPr="00110AB7">
              <w:rPr>
                <w:rFonts w:ascii="SimSun" w:eastAsia="Times New Roman" w:hAnsi="SimSun"/>
                <w:lang w:eastAsia="zh-CN"/>
              </w:rPr>
              <w:t>):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lang w:eastAsia="zh-CN"/>
              </w:rPr>
              <w:t>手机</w:t>
            </w:r>
            <w:r w:rsidRPr="00110AB7">
              <w:rPr>
                <w:rFonts w:ascii="SimSun" w:eastAsia="Times New Roman" w:hAnsi="SimSun"/>
                <w:lang w:eastAsia="zh-CN"/>
              </w:rPr>
              <w:t>: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</w:t>
            </w:r>
          </w:p>
        </w:tc>
      </w:tr>
      <w:tr w:rsidR="007302EE" w:rsidRPr="00110AB7">
        <w:trPr>
          <w:trHeight w:val="354"/>
        </w:trPr>
        <w:tc>
          <w:tcPr>
            <w:tcW w:w="10490" w:type="dxa"/>
            <w:gridSpan w:val="10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BFBFBF"/>
            <w:vAlign w:val="center"/>
          </w:tcPr>
          <w:p w:rsidR="007302EE" w:rsidRPr="00110AB7" w:rsidRDefault="007302EE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申请人就读学校资料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全部必填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7302EE" w:rsidRPr="00110AB7">
        <w:trPr>
          <w:trHeight w:val="594"/>
        </w:trPr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学校全名</w:t>
            </w:r>
          </w:p>
        </w:tc>
        <w:tc>
          <w:tcPr>
            <w:tcW w:w="3261" w:type="dxa"/>
            <w:gridSpan w:val="2"/>
            <w:tcBorders>
              <w:right w:val="single" w:sz="2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rPr>
                <w:rFonts w:ascii="SimSun" w:eastAsia="Times New Roman" w:hAnsi="SimSun"/>
              </w:rPr>
            </w:pPr>
          </w:p>
        </w:tc>
        <w:tc>
          <w:tcPr>
            <w:tcW w:w="1701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302EE" w:rsidRPr="00A61F17" w:rsidRDefault="007302EE" w:rsidP="004656B0">
            <w:pPr>
              <w:snapToGrid w:val="0"/>
              <w:jc w:val="center"/>
              <w:rPr>
                <w:rFonts w:ascii="SimSun" w:hAnsi="SimSun" w:cs="SimSun"/>
              </w:rPr>
            </w:pPr>
            <w:r w:rsidRPr="001C3835">
              <w:rPr>
                <w:rFonts w:ascii="宋体" w:eastAsia="宋体" w:hAnsi="宋体" w:cs="宋体" w:hint="eastAsia"/>
                <w:lang w:eastAsia="zh-CN"/>
              </w:rPr>
              <w:t>入学日期</w:t>
            </w:r>
          </w:p>
        </w:tc>
        <w:tc>
          <w:tcPr>
            <w:tcW w:w="3827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7302EE" w:rsidRPr="00A61F17" w:rsidRDefault="007302EE" w:rsidP="004656B0">
            <w:pPr>
              <w:snapToGrid w:val="0"/>
              <w:rPr>
                <w:rFonts w:ascii="SimSun" w:hAnsi="SimSun" w:cs="SimSun"/>
              </w:rPr>
            </w:pP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　　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年</w:t>
            </w: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　　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月</w:t>
            </w: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　　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日</w:t>
            </w:r>
          </w:p>
        </w:tc>
      </w:tr>
      <w:tr w:rsidR="007302EE" w:rsidRPr="00110AB7">
        <w:trPr>
          <w:trHeight w:val="416"/>
        </w:trPr>
        <w:tc>
          <w:tcPr>
            <w:tcW w:w="1701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学系全名</w:t>
            </w:r>
          </w:p>
        </w:tc>
        <w:tc>
          <w:tcPr>
            <w:tcW w:w="3261" w:type="dxa"/>
            <w:gridSpan w:val="2"/>
            <w:tcBorders>
              <w:bottom w:val="single" w:sz="12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rPr>
                <w:rFonts w:ascii="SimSun" w:eastAsia="Times New Roman" w:hAnsi="SimSun"/>
              </w:rPr>
            </w:pPr>
          </w:p>
        </w:tc>
        <w:tc>
          <w:tcPr>
            <w:tcW w:w="1701" w:type="dxa"/>
            <w:gridSpan w:val="3"/>
            <w:tcBorders>
              <w:bottom w:val="single" w:sz="12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身分</w:t>
            </w:r>
          </w:p>
        </w:tc>
        <w:tc>
          <w:tcPr>
            <w:tcW w:w="3827" w:type="dxa"/>
            <w:gridSpan w:val="4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:rsidR="007302EE" w:rsidRPr="00A61F17" w:rsidRDefault="007302EE" w:rsidP="00152B78">
            <w:pPr>
              <w:snapToGrid w:val="0"/>
              <w:spacing w:beforeLines="20"/>
              <w:jc w:val="both"/>
              <w:rPr>
                <w:rFonts w:ascii="SimSun" w:hAnsi="SimSun" w:cs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□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本科</w:t>
            </w: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年级</w:t>
            </w:r>
            <w:r w:rsidRPr="00110AB7">
              <w:rPr>
                <w:rFonts w:ascii="SimSun" w:eastAsia="Times New Roman" w:hAnsi="SimSun"/>
                <w:lang w:eastAsia="zh-CN"/>
              </w:rPr>
              <w:t>□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硕士</w:t>
            </w: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年级</w:t>
            </w:r>
            <w:r w:rsidRPr="00A61F17">
              <w:rPr>
                <w:rFonts w:ascii="SimSun" w:hAnsi="SimSun" w:cs="SimSun"/>
              </w:rPr>
              <w:br/>
            </w:r>
            <w:r w:rsidRPr="00110AB7">
              <w:rPr>
                <w:rFonts w:ascii="SimSun" w:eastAsia="Times New Roman" w:hAnsi="SimSun"/>
                <w:lang w:eastAsia="zh-CN"/>
              </w:rPr>
              <w:t>□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博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士</w:t>
            </w: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年级</w:t>
            </w:r>
          </w:p>
        </w:tc>
      </w:tr>
      <w:tr w:rsidR="007302EE" w:rsidRPr="00110AB7">
        <w:trPr>
          <w:trHeight w:val="436"/>
        </w:trPr>
        <w:tc>
          <w:tcPr>
            <w:tcW w:w="10490" w:type="dxa"/>
            <w:gridSpan w:val="10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BFBFBF"/>
            <w:vAlign w:val="center"/>
          </w:tcPr>
          <w:p w:rsidR="007302EE" w:rsidRPr="00110AB7" w:rsidRDefault="007302EE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申请人拟申请东吴大学数据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全部必填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7302EE" w:rsidRPr="00110AB7">
        <w:trPr>
          <w:trHeight w:val="850"/>
        </w:trPr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研修专业学系</w:t>
            </w:r>
          </w:p>
        </w:tc>
        <w:tc>
          <w:tcPr>
            <w:tcW w:w="8789" w:type="dxa"/>
            <w:gridSpan w:val="9"/>
            <w:tcBorders>
              <w:right w:val="single" w:sz="18" w:space="0" w:color="auto"/>
            </w:tcBorders>
            <w:vAlign w:val="center"/>
          </w:tcPr>
          <w:p w:rsidR="007302EE" w:rsidRPr="00110AB7" w:rsidRDefault="007302EE" w:rsidP="00152B78">
            <w:pPr>
              <w:snapToGrid w:val="0"/>
              <w:spacing w:beforeLines="100"/>
              <w:jc w:val="both"/>
              <w:rPr>
                <w:rFonts w:ascii="SimSun" w:eastAsia="Times New Roman" w:hAnsi="SimSun"/>
                <w:lang w:eastAsia="zh-CN"/>
              </w:rPr>
            </w:pP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学院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学系</w:t>
            </w:r>
            <w:r w:rsidRPr="00110AB7">
              <w:rPr>
                <w:rFonts w:ascii="SimSun" w:eastAsia="Times New Roman" w:hAnsi="SimSun"/>
                <w:lang w:eastAsia="zh-CN"/>
              </w:rPr>
              <w:t xml:space="preserve">   □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学士</w:t>
            </w:r>
            <w:r w:rsidRPr="00110AB7">
              <w:rPr>
                <w:rFonts w:ascii="SimSun" w:eastAsia="Times New Roman" w:hAnsi="SimSun"/>
                <w:lang w:eastAsia="zh-CN"/>
              </w:rPr>
              <w:t xml:space="preserve">  □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硕士</w:t>
            </w:r>
            <w:r w:rsidRPr="00110AB7">
              <w:rPr>
                <w:rFonts w:ascii="SimSun" w:eastAsia="Times New Roman" w:hAnsi="SimSun"/>
                <w:lang w:eastAsia="zh-CN"/>
              </w:rPr>
              <w:t xml:space="preserve">  □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博士</w:t>
            </w:r>
          </w:p>
          <w:p w:rsidR="007302EE" w:rsidRPr="00110AB7" w:rsidRDefault="007302EE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0"/>
                <w:szCs w:val="2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※本字段请务必事先了解贵校必选修、学分数及可否抵免等规定再行填选，来台后不得再行变更。</w:t>
            </w:r>
          </w:p>
        </w:tc>
      </w:tr>
      <w:tr w:rsidR="007302EE" w:rsidRPr="00110AB7">
        <w:trPr>
          <w:trHeight w:val="688"/>
        </w:trPr>
        <w:tc>
          <w:tcPr>
            <w:tcW w:w="1701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7302EE" w:rsidRPr="00110AB7" w:rsidRDefault="007302EE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宿舍种类</w:t>
            </w:r>
          </w:p>
        </w:tc>
        <w:tc>
          <w:tcPr>
            <w:tcW w:w="8789" w:type="dxa"/>
            <w:gridSpan w:val="9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:rsidR="007302EE" w:rsidRPr="00BE3B9C" w:rsidRDefault="007302EE" w:rsidP="00BE3B9C">
            <w:pPr>
              <w:snapToGrid w:val="0"/>
              <w:jc w:val="both"/>
              <w:rPr>
                <w:rFonts w:ascii="SimSun" w:hAnsi="SimSun" w:cs="SimSun"/>
                <w:lang w:eastAsia="zh-CN"/>
              </w:rPr>
            </w:pPr>
            <w:r w:rsidRPr="00BE3B9C">
              <w:rPr>
                <w:rFonts w:ascii="SimSun" w:eastAsia="Times New Roman" w:hAnsi="SimSun"/>
                <w:lang w:eastAsia="zh-CN"/>
              </w:rPr>
              <w:t>5</w:t>
            </w:r>
            <w:r w:rsidRPr="00BE3B9C">
              <w:rPr>
                <w:rFonts w:ascii="宋体" w:eastAsia="宋体" w:hAnsi="宋体" w:cs="宋体" w:hint="eastAsia"/>
                <w:lang w:eastAsia="zh-CN"/>
              </w:rPr>
              <w:t>或</w:t>
            </w:r>
            <w:r w:rsidRPr="00BE3B9C">
              <w:rPr>
                <w:rFonts w:ascii="SimSun" w:eastAsia="Times New Roman" w:hAnsi="SimSun"/>
                <w:lang w:eastAsia="zh-CN"/>
              </w:rPr>
              <w:t>8</w:t>
            </w:r>
            <w:r w:rsidRPr="00BE3B9C">
              <w:rPr>
                <w:rFonts w:ascii="宋体" w:eastAsia="宋体" w:hAnsi="宋体" w:cs="宋体" w:hint="eastAsia"/>
                <w:lang w:eastAsia="zh-CN"/>
              </w:rPr>
              <w:t>人房。</w:t>
            </w:r>
            <w:r w:rsidRPr="00BE3B9C">
              <w:rPr>
                <w:rFonts w:ascii="SimSun" w:eastAsia="Times New Roman" w:hAnsi="SimSun"/>
                <w:lang w:eastAsia="zh-CN"/>
              </w:rPr>
              <w:t>(</w:t>
            </w:r>
            <w:r w:rsidRPr="00BE3B9C">
              <w:rPr>
                <w:rFonts w:ascii="宋体" w:eastAsia="宋体" w:hAnsi="宋体" w:cs="宋体" w:hint="eastAsia"/>
                <w:lang w:eastAsia="zh-CN"/>
              </w:rPr>
              <w:t>每学期新台币</w:t>
            </w:r>
            <w:r w:rsidRPr="00BE3B9C">
              <w:rPr>
                <w:rFonts w:ascii="SimSun" w:eastAsia="Times New Roman" w:hAnsi="SimSun"/>
                <w:lang w:eastAsia="zh-CN"/>
              </w:rPr>
              <w:t>8,500</w:t>
            </w:r>
            <w:r w:rsidRPr="00BE3B9C">
              <w:rPr>
                <w:rFonts w:ascii="宋体" w:eastAsia="宋体" w:hAnsi="宋体" w:cs="宋体" w:hint="eastAsia"/>
                <w:lang w:eastAsia="zh-CN"/>
              </w:rPr>
              <w:t>元，含水电，网络、空调另计</w:t>
            </w:r>
            <w:r w:rsidRPr="00BE3B9C">
              <w:rPr>
                <w:rFonts w:ascii="SimSun" w:eastAsia="Times New Roman" w:hAnsi="SimSun"/>
                <w:lang w:eastAsia="zh-CN"/>
              </w:rPr>
              <w:t>)</w:t>
            </w:r>
          </w:p>
        </w:tc>
      </w:tr>
      <w:tr w:rsidR="007302EE" w:rsidRPr="00110AB7">
        <w:trPr>
          <w:gridAfter w:val="1"/>
          <w:wAfter w:w="8" w:type="dxa"/>
          <w:trHeight w:val="438"/>
        </w:trPr>
        <w:tc>
          <w:tcPr>
            <w:tcW w:w="10482" w:type="dxa"/>
            <w:gridSpan w:val="9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pct25" w:color="auto" w:fill="auto"/>
            <w:vAlign w:val="center"/>
          </w:tcPr>
          <w:p w:rsidR="007302EE" w:rsidRPr="00110AB7" w:rsidRDefault="007302EE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br w:type="page"/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申请人应检附之文件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办理入台证用，务请确实提供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7302EE" w:rsidRPr="00110AB7">
        <w:trPr>
          <w:gridAfter w:val="1"/>
          <w:wAfter w:w="8" w:type="dxa"/>
          <w:trHeight w:val="247"/>
        </w:trPr>
        <w:tc>
          <w:tcPr>
            <w:tcW w:w="10482" w:type="dxa"/>
            <w:gridSpan w:val="9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302EE" w:rsidRPr="00110AB7" w:rsidRDefault="007302EE" w:rsidP="00152B78">
            <w:pPr>
              <w:adjustRightInd w:val="0"/>
              <w:snapToGrid w:val="0"/>
              <w:spacing w:beforeLines="5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1.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本报名表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电子档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（</w:t>
            </w:r>
            <w:r w:rsidRPr="00110AB7">
              <w:rPr>
                <w:rFonts w:ascii="SimSun" w:eastAsia="Times New Roman" w:hAnsi="SimSun"/>
                <w:lang w:eastAsia="zh-CN"/>
              </w:rPr>
              <w:t>word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档）</w:t>
            </w:r>
          </w:p>
          <w:p w:rsidR="007302EE" w:rsidRPr="00110AB7" w:rsidRDefault="007302EE" w:rsidP="004656B0">
            <w:pPr>
              <w:adjustRightInd w:val="0"/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2.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最近</w:t>
            </w:r>
            <w:r w:rsidRPr="001C3835">
              <w:rPr>
                <w:rFonts w:ascii="SimSun" w:eastAsia="Times New Roman" w:hAnsi="SimSun"/>
                <w:lang w:eastAsia="zh-CN"/>
              </w:rPr>
              <w:t>1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年内</w:t>
            </w:r>
            <w:r w:rsidRPr="001C3835">
              <w:rPr>
                <w:rFonts w:ascii="SimSun" w:eastAsia="Times New Roman" w:hAnsi="SimSun"/>
                <w:lang w:eastAsia="zh-CN"/>
              </w:rPr>
              <w:t>2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吋半身正面脱帽彩色照片电子档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（</w:t>
            </w:r>
            <w:r w:rsidRPr="00110AB7">
              <w:rPr>
                <w:rFonts w:ascii="SimSun" w:eastAsia="Times New Roman" w:hAnsi="SimSun"/>
                <w:lang w:eastAsia="zh-CN"/>
              </w:rPr>
              <w:t>JPG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檔，大小</w:t>
            </w:r>
            <w:r w:rsidRPr="00110AB7">
              <w:rPr>
                <w:rFonts w:ascii="SimSun" w:eastAsia="Times New Roman" w:hAnsi="SimSun"/>
                <w:lang w:eastAsia="zh-CN"/>
              </w:rPr>
              <w:t>4MB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以内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，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规格请详照片栏说明）</w:t>
            </w:r>
          </w:p>
          <w:p w:rsidR="007302EE" w:rsidRPr="00110AB7" w:rsidRDefault="007302EE" w:rsidP="004656B0">
            <w:pPr>
              <w:adjustRightInd w:val="0"/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3.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居民身份证正反面复印件（</w:t>
            </w:r>
            <w:r w:rsidRPr="00110AB7">
              <w:rPr>
                <w:rFonts w:ascii="SimSun" w:eastAsia="Times New Roman" w:hAnsi="SimSun"/>
                <w:lang w:eastAsia="zh-CN"/>
              </w:rPr>
              <w:t>JPG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檔，大小</w:t>
            </w:r>
            <w:r w:rsidRPr="00110AB7">
              <w:rPr>
                <w:rFonts w:ascii="SimSun" w:eastAsia="Times New Roman" w:hAnsi="SimSun"/>
                <w:lang w:eastAsia="zh-CN"/>
              </w:rPr>
              <w:t>4MB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以内）</w:t>
            </w:r>
          </w:p>
          <w:p w:rsidR="007302EE" w:rsidRPr="00110AB7" w:rsidRDefault="007302EE" w:rsidP="004656B0">
            <w:pPr>
              <w:adjustRightInd w:val="0"/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4.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学生证正反面复印</w:t>
            </w:r>
            <w:r>
              <w:rPr>
                <w:rFonts w:ascii="宋体" w:eastAsia="宋体" w:hAnsi="宋体" w:cs="宋体" w:hint="eastAsia"/>
                <w:lang w:eastAsia="zh-CN"/>
              </w:rPr>
              <w:t>件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（</w:t>
            </w:r>
            <w:r w:rsidRPr="00110AB7">
              <w:rPr>
                <w:rFonts w:ascii="SimSun" w:eastAsia="Times New Roman" w:hAnsi="SimSun"/>
                <w:lang w:eastAsia="zh-CN"/>
              </w:rPr>
              <w:t>JPG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檔，大小</w:t>
            </w:r>
            <w:r w:rsidRPr="00110AB7">
              <w:rPr>
                <w:rFonts w:ascii="SimSun" w:eastAsia="Times New Roman" w:hAnsi="SimSun"/>
                <w:lang w:eastAsia="zh-CN"/>
              </w:rPr>
              <w:t>4MB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以内）</w:t>
            </w:r>
          </w:p>
          <w:p w:rsidR="007302EE" w:rsidRPr="00A61F17" w:rsidRDefault="007302EE" w:rsidP="004656B0">
            <w:pPr>
              <w:adjustRightInd w:val="0"/>
              <w:snapToGrid w:val="0"/>
              <w:rPr>
                <w:rFonts w:ascii="SimSun" w:hAnsi="SimSun" w:cs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5.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在学证明书复印</w:t>
            </w:r>
            <w:r>
              <w:rPr>
                <w:rFonts w:ascii="宋体" w:eastAsia="宋体" w:hAnsi="宋体" w:cs="宋体" w:hint="eastAsia"/>
                <w:lang w:eastAsia="zh-CN"/>
              </w:rPr>
              <w:t>件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（</w:t>
            </w:r>
            <w:r w:rsidRPr="00110AB7">
              <w:rPr>
                <w:rFonts w:ascii="SimSun" w:eastAsia="Times New Roman" w:hAnsi="SimSun"/>
                <w:lang w:eastAsia="zh-CN"/>
              </w:rPr>
              <w:t>JPG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檔，大小</w:t>
            </w:r>
            <w:r w:rsidRPr="00110AB7">
              <w:rPr>
                <w:rFonts w:ascii="SimSun" w:eastAsia="Times New Roman" w:hAnsi="SimSun"/>
                <w:lang w:eastAsia="zh-CN"/>
              </w:rPr>
              <w:t>4MB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以内）</w:t>
            </w:r>
          </w:p>
          <w:p w:rsidR="007302EE" w:rsidRPr="00110AB7" w:rsidRDefault="007302EE" w:rsidP="004656B0">
            <w:pPr>
              <w:adjustRightInd w:val="0"/>
              <w:snapToGrid w:val="0"/>
              <w:rPr>
                <w:rFonts w:ascii="SimSun" w:eastAsia="Times New Roman" w:hAnsi="SimSun"/>
              </w:rPr>
            </w:pPr>
            <w:r w:rsidRPr="001C3835">
              <w:rPr>
                <w:rFonts w:ascii="SimSun" w:eastAsia="Times New Roman" w:hAnsi="SimSun"/>
                <w:lang w:eastAsia="zh-CN"/>
              </w:rPr>
              <w:t>6.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历年成绩单复印件（</w:t>
            </w:r>
            <w:r w:rsidRPr="00110AB7">
              <w:rPr>
                <w:rFonts w:ascii="SimSun" w:eastAsia="Times New Roman" w:hAnsi="SimSun"/>
                <w:lang w:eastAsia="zh-CN"/>
              </w:rPr>
              <w:t>JPG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檔，大小</w:t>
            </w:r>
            <w:r w:rsidRPr="00110AB7">
              <w:rPr>
                <w:rFonts w:ascii="SimSun" w:eastAsia="Times New Roman" w:hAnsi="SimSun"/>
                <w:lang w:eastAsia="zh-CN"/>
              </w:rPr>
              <w:t>4MB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以内）</w:t>
            </w:r>
          </w:p>
          <w:p w:rsidR="007302EE" w:rsidRPr="00110AB7" w:rsidRDefault="007302EE" w:rsidP="00152B78">
            <w:pPr>
              <w:adjustRightInd w:val="0"/>
              <w:snapToGrid w:val="0"/>
              <w:spacing w:afterLines="100"/>
              <w:rPr>
                <w:rFonts w:ascii="SimSun" w:eastAsia="Times New Roman" w:hAnsi="SimSun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◎体检及保险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之</w:t>
            </w:r>
            <w:r>
              <w:rPr>
                <w:rFonts w:ascii="宋体" w:eastAsia="宋体" w:hAnsi="宋体" w:cs="宋体" w:hint="eastAsia"/>
                <w:lang w:eastAsia="zh-CN"/>
              </w:rPr>
              <w:t>证明文件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，待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确定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录取后另行通知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施测及缴交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。</w:t>
            </w:r>
          </w:p>
        </w:tc>
      </w:tr>
      <w:tr w:rsidR="007302EE" w:rsidRPr="00110AB7">
        <w:trPr>
          <w:gridAfter w:val="1"/>
          <w:wAfter w:w="8" w:type="dxa"/>
          <w:trHeight w:val="624"/>
        </w:trPr>
        <w:tc>
          <w:tcPr>
            <w:tcW w:w="10482" w:type="dxa"/>
            <w:gridSpan w:val="9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pct25" w:color="auto" w:fill="auto"/>
            <w:vAlign w:val="center"/>
          </w:tcPr>
          <w:p w:rsidR="007302EE" w:rsidRPr="00110AB7" w:rsidRDefault="007302EE" w:rsidP="004656B0">
            <w:pPr>
              <w:adjustRightInd w:val="0"/>
              <w:snapToGrid w:val="0"/>
              <w:rPr>
                <w:rFonts w:ascii="SimSun" w:eastAsia="Times New Roman" w:hAnsi="SimSun"/>
                <w:b/>
                <w:bCs/>
                <w:sz w:val="28"/>
                <w:szCs w:val="28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学生个人声明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必填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7302EE" w:rsidRPr="00110AB7">
        <w:trPr>
          <w:gridAfter w:val="1"/>
          <w:wAfter w:w="8" w:type="dxa"/>
          <w:trHeight w:val="839"/>
        </w:trPr>
        <w:tc>
          <w:tcPr>
            <w:tcW w:w="10482" w:type="dxa"/>
            <w:gridSpan w:val="9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302EE" w:rsidRPr="00110AB7" w:rsidRDefault="007302EE" w:rsidP="007302EE">
            <w:pPr>
              <w:adjustRightInd w:val="0"/>
              <w:snapToGrid w:val="0"/>
              <w:spacing w:beforeLines="50"/>
              <w:ind w:left="31680" w:hangingChars="122" w:firstLine="3168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1.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本人于东吴大学研修期间，确实遵守贵校大陆地区学生入学研修之相关规定，如住宿、生活辅导之规定等；如有不符或违反规定，情节重大者，经查证属实，本人愿意接受贵校终止研修处分，并无异议。</w:t>
            </w:r>
          </w:p>
          <w:p w:rsidR="007302EE" w:rsidRPr="00110AB7" w:rsidRDefault="007302EE" w:rsidP="004656B0">
            <w:pPr>
              <w:adjustRightInd w:val="0"/>
              <w:snapToGrid w:val="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2.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本人并未同时申请台湾地区其它大学院校研修学分或活动。</w:t>
            </w:r>
          </w:p>
          <w:p w:rsidR="007302EE" w:rsidRPr="00110AB7" w:rsidRDefault="007302EE" w:rsidP="007302EE">
            <w:pPr>
              <w:adjustRightInd w:val="0"/>
              <w:snapToGrid w:val="0"/>
              <w:ind w:left="31680" w:hangingChars="132" w:firstLine="3168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3.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本人所提供之所有相关数据（包括在学证明等相关档案的正本或复印件）均为合法有效之文件，如有不符规定或变造之情事，经查证属实即取消研修资格，且不发给任何有关之证明。</w:t>
            </w:r>
          </w:p>
          <w:p w:rsidR="007302EE" w:rsidRPr="00110AB7" w:rsidRDefault="007302EE" w:rsidP="007302EE">
            <w:pPr>
              <w:adjustRightInd w:val="0"/>
              <w:snapToGrid w:val="0"/>
              <w:ind w:left="31680" w:hangingChars="122" w:firstLine="3168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4.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上述任一事项，本人同意授权贵校查证，如有不实或不符规定之情事，于入学后经查证属实者，本人愿意接受贵校注销研修申请之处分，并无异议。</w:t>
            </w:r>
          </w:p>
          <w:p w:rsidR="007302EE" w:rsidRPr="00110AB7" w:rsidRDefault="007302EE" w:rsidP="007302EE">
            <w:pPr>
              <w:adjustRightInd w:val="0"/>
              <w:snapToGrid w:val="0"/>
              <w:ind w:left="31680" w:hangingChars="122" w:firstLine="3168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5.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本人同意于贵校入学研修期间，如遭遇危及身心健康或发生生活不适应之情事，得由双方学校进行评估与研议，以决定是否立即终止研修。</w:t>
            </w:r>
          </w:p>
          <w:p w:rsidR="007302EE" w:rsidRPr="0071599D" w:rsidRDefault="007302EE" w:rsidP="007302EE">
            <w:pPr>
              <w:adjustRightInd w:val="0"/>
              <w:snapToGrid w:val="0"/>
              <w:ind w:left="31680" w:hangingChars="122" w:firstLine="31680"/>
              <w:rPr>
                <w:rFonts w:ascii="SimSun" w:hAnsi="SimSun" w:cs="SimSun"/>
                <w:sz w:val="26"/>
                <w:szCs w:val="26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6.</w:t>
            </w:r>
            <w:r w:rsidRPr="003169E0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本人已充分理解于贵校研修期间无法任意往返大陆，若欲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终止</w:t>
            </w:r>
            <w:r w:rsidRPr="003169E0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研修，将依贵校相关规定办理。</w:t>
            </w:r>
          </w:p>
          <w:p w:rsidR="007302EE" w:rsidRPr="0071599D" w:rsidRDefault="007302EE" w:rsidP="007302EE">
            <w:pPr>
              <w:adjustRightInd w:val="0"/>
              <w:snapToGrid w:val="0"/>
              <w:ind w:left="31680" w:hangingChars="122" w:firstLine="31680"/>
              <w:rPr>
                <w:rFonts w:ascii="SimSun" w:hAnsi="SimSun" w:cs="SimSun"/>
                <w:sz w:val="26"/>
                <w:szCs w:val="26"/>
              </w:rPr>
            </w:pPr>
            <w:r w:rsidRPr="0071599D">
              <w:rPr>
                <w:rFonts w:ascii="SimSun" w:hAnsi="SimSun" w:cs="SimSun"/>
                <w:sz w:val="26"/>
                <w:szCs w:val="26"/>
              </w:rPr>
              <w:t>7.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本人于贵校入学研修结束后，必遵守大陆地区人士入台申请相关规定返回大陆所属居住地，如有逾期滞留未归等违反规定之情事，本人愿意承担所有责任，并无异议。</w:t>
            </w:r>
          </w:p>
          <w:p w:rsidR="007302EE" w:rsidRPr="0071599D" w:rsidRDefault="007302EE" w:rsidP="004656B0">
            <w:pPr>
              <w:adjustRightInd w:val="0"/>
              <w:snapToGrid w:val="0"/>
              <w:rPr>
                <w:rFonts w:ascii="SimSun" w:hAnsi="SimSun" w:cs="SimSun"/>
                <w:sz w:val="26"/>
                <w:szCs w:val="26"/>
              </w:rPr>
            </w:pPr>
          </w:p>
          <w:p w:rsidR="007302EE" w:rsidRPr="00110AB7" w:rsidRDefault="007302EE" w:rsidP="00152B78">
            <w:pPr>
              <w:adjustRightInd w:val="0"/>
              <w:snapToGrid w:val="0"/>
              <w:spacing w:afterLines="5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□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本人已详阅并同意以上声明（请</w:t>
            </w:r>
            <w:r w:rsidRPr="00110AB7">
              <w:rPr>
                <w:rFonts w:ascii="SimSun" w:eastAsia="Times New Roman" w:hAnsi="SimSun"/>
                <w:sz w:val="26"/>
                <w:szCs w:val="26"/>
              </w:rPr>
              <w:sym w:font="Wingdings" w:char="F0FE"/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）</w:t>
            </w:r>
          </w:p>
          <w:p w:rsidR="007302EE" w:rsidRPr="00110AB7" w:rsidRDefault="007302EE" w:rsidP="007302EE">
            <w:pPr>
              <w:adjustRightInd w:val="0"/>
              <w:snapToGrid w:val="0"/>
              <w:spacing w:afterLines="50"/>
              <w:ind w:firstLineChars="2575" w:firstLine="31680"/>
              <w:rPr>
                <w:rFonts w:ascii="SimSun" w:eastAsia="Times New Roman" w:hAnsi="SimSun"/>
                <w:sz w:val="26"/>
                <w:szCs w:val="26"/>
              </w:rPr>
            </w:pPr>
            <w:r w:rsidRPr="00E9257D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 xml:space="preserve">　　　　年　　月　　日</w:t>
            </w:r>
          </w:p>
        </w:tc>
      </w:tr>
      <w:tr w:rsidR="007302EE" w:rsidRPr="00110AB7">
        <w:trPr>
          <w:gridAfter w:val="1"/>
          <w:wAfter w:w="8" w:type="dxa"/>
          <w:trHeight w:val="624"/>
        </w:trPr>
        <w:tc>
          <w:tcPr>
            <w:tcW w:w="10482" w:type="dxa"/>
            <w:gridSpan w:val="9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BFBFBF"/>
            <w:vAlign w:val="center"/>
          </w:tcPr>
          <w:p w:rsidR="007302EE" w:rsidRPr="00110AB7" w:rsidRDefault="007302EE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就读学校承办人基本资料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全部必填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7302EE" w:rsidRPr="00110AB7">
        <w:trPr>
          <w:gridAfter w:val="1"/>
          <w:wAfter w:w="8" w:type="dxa"/>
          <w:trHeight w:val="722"/>
        </w:trPr>
        <w:tc>
          <w:tcPr>
            <w:tcW w:w="1713" w:type="dxa"/>
            <w:gridSpan w:val="2"/>
            <w:tcBorders>
              <w:left w:val="single" w:sz="18" w:space="0" w:color="auto"/>
            </w:tcBorders>
            <w:vAlign w:val="center"/>
          </w:tcPr>
          <w:p w:rsidR="007302EE" w:rsidRPr="00110AB7" w:rsidRDefault="007302EE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spacing w:val="2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20"/>
                <w:lang w:eastAsia="zh-CN"/>
              </w:rPr>
              <w:t>承办人</w:t>
            </w:r>
          </w:p>
          <w:p w:rsidR="007302EE" w:rsidRPr="00555CCB" w:rsidRDefault="007302EE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</w:pPr>
            <w:r w:rsidRPr="00555CCB"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  <w:t>(</w:t>
            </w:r>
            <w:r w:rsidRPr="00555CCB">
              <w:rPr>
                <w:rFonts w:ascii="宋体" w:eastAsia="宋体" w:hAnsi="宋体" w:cs="宋体" w:hint="eastAsia"/>
                <w:b/>
                <w:bCs/>
                <w:spacing w:val="20"/>
                <w:sz w:val="18"/>
                <w:szCs w:val="18"/>
                <w:lang w:eastAsia="zh-CN"/>
              </w:rPr>
              <w:t>含职称</w:t>
            </w:r>
            <w:r w:rsidRPr="00555CCB"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567" w:type="dxa"/>
            <w:gridSpan w:val="2"/>
            <w:vAlign w:val="center"/>
          </w:tcPr>
          <w:p w:rsidR="007302EE" w:rsidRPr="00BC1D22" w:rsidRDefault="007302EE" w:rsidP="004656B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SimSun" w:eastAsia="宋体" w:hAnsi="SimSun"/>
                <w:spacing w:val="20"/>
                <w:lang w:eastAsia="zh-CN"/>
              </w:rPr>
            </w:pPr>
            <w:r>
              <w:rPr>
                <w:rFonts w:ascii="SimSun" w:eastAsia="宋体" w:hAnsi="SimSun" w:cs="宋体" w:hint="eastAsia"/>
                <w:spacing w:val="20"/>
                <w:lang w:eastAsia="zh-CN"/>
              </w:rPr>
              <w:t>顾常扬</w:t>
            </w:r>
          </w:p>
        </w:tc>
        <w:tc>
          <w:tcPr>
            <w:tcW w:w="1560" w:type="dxa"/>
            <w:gridSpan w:val="3"/>
            <w:vAlign w:val="center"/>
          </w:tcPr>
          <w:p w:rsidR="007302EE" w:rsidRPr="00110AB7" w:rsidRDefault="007302EE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spacing w:val="20"/>
              </w:rPr>
            </w:pPr>
            <w:r w:rsidRPr="00110AB7">
              <w:rPr>
                <w:rFonts w:ascii="SimSun" w:eastAsia="Times New Roman" w:hAnsi="SimSun"/>
                <w:spacing w:val="20"/>
                <w:lang w:eastAsia="zh-CN"/>
              </w:rPr>
              <w:t>E-mail</w:t>
            </w:r>
          </w:p>
        </w:tc>
        <w:tc>
          <w:tcPr>
            <w:tcW w:w="3642" w:type="dxa"/>
            <w:gridSpan w:val="2"/>
            <w:tcBorders>
              <w:right w:val="single" w:sz="18" w:space="0" w:color="auto"/>
            </w:tcBorders>
            <w:vAlign w:val="center"/>
          </w:tcPr>
          <w:p w:rsidR="007302EE" w:rsidRPr="00BC1D22" w:rsidRDefault="007302EE" w:rsidP="004656B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SimSun" w:eastAsia="宋体" w:hAnsi="SimSun"/>
                <w:spacing w:val="20"/>
                <w:lang w:eastAsia="zh-CN"/>
              </w:rPr>
            </w:pPr>
            <w:r>
              <w:rPr>
                <w:rFonts w:ascii="SimSun" w:eastAsia="宋体" w:hAnsi="SimSun" w:cs="SimSun"/>
                <w:spacing w:val="20"/>
                <w:lang w:eastAsia="zh-CN"/>
              </w:rPr>
              <w:t>guchangyang@jiangnan.edu.cn</w:t>
            </w:r>
          </w:p>
        </w:tc>
      </w:tr>
      <w:tr w:rsidR="007302EE" w:rsidRPr="00110AB7">
        <w:trPr>
          <w:gridAfter w:val="1"/>
          <w:wAfter w:w="8" w:type="dxa"/>
          <w:trHeight w:val="831"/>
        </w:trPr>
        <w:tc>
          <w:tcPr>
            <w:tcW w:w="1713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7302EE" w:rsidRPr="00110AB7" w:rsidRDefault="007302EE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spacing w:val="2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20"/>
                <w:lang w:eastAsia="zh-CN"/>
              </w:rPr>
              <w:t>通讯地址</w:t>
            </w:r>
          </w:p>
          <w:p w:rsidR="007302EE" w:rsidRPr="00555CCB" w:rsidRDefault="007302EE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</w:pPr>
            <w:r w:rsidRPr="00555CCB"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  <w:t>(</w:t>
            </w:r>
            <w:r w:rsidRPr="00555CCB">
              <w:rPr>
                <w:rFonts w:ascii="宋体" w:eastAsia="宋体" w:hAnsi="宋体" w:cs="宋体" w:hint="eastAsia"/>
                <w:b/>
                <w:bCs/>
                <w:spacing w:val="20"/>
                <w:sz w:val="18"/>
                <w:szCs w:val="18"/>
                <w:lang w:eastAsia="zh-CN"/>
              </w:rPr>
              <w:t>含邮编</w:t>
            </w:r>
            <w:r w:rsidRPr="00555CCB"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567" w:type="dxa"/>
            <w:gridSpan w:val="2"/>
            <w:tcBorders>
              <w:bottom w:val="single" w:sz="18" w:space="0" w:color="auto"/>
            </w:tcBorders>
            <w:vAlign w:val="center"/>
          </w:tcPr>
          <w:p w:rsidR="007302EE" w:rsidRPr="00BC1D22" w:rsidRDefault="007302EE" w:rsidP="004656B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SimSun" w:eastAsia="宋体" w:hAnsi="SimSun"/>
                <w:spacing w:val="20"/>
                <w:lang w:eastAsia="zh-CN"/>
              </w:rPr>
            </w:pPr>
            <w:r>
              <w:rPr>
                <w:rFonts w:ascii="SimSun" w:eastAsia="宋体" w:hAnsi="SimSun" w:cs="宋体" w:hint="eastAsia"/>
                <w:spacing w:val="20"/>
                <w:lang w:eastAsia="zh-CN"/>
              </w:rPr>
              <w:t>江苏无锡蠡湖大道</w:t>
            </w:r>
            <w:r>
              <w:rPr>
                <w:rFonts w:ascii="SimSun" w:eastAsia="宋体" w:hAnsi="SimSun" w:cs="SimSun"/>
                <w:spacing w:val="20"/>
                <w:lang w:eastAsia="zh-CN"/>
              </w:rPr>
              <w:t>1800</w:t>
            </w:r>
            <w:r>
              <w:rPr>
                <w:rFonts w:ascii="SimSun" w:eastAsia="宋体" w:hAnsi="SimSun" w:cs="宋体" w:hint="eastAsia"/>
                <w:spacing w:val="20"/>
                <w:lang w:eastAsia="zh-CN"/>
              </w:rPr>
              <w:t>号</w:t>
            </w:r>
          </w:p>
        </w:tc>
        <w:tc>
          <w:tcPr>
            <w:tcW w:w="1560" w:type="dxa"/>
            <w:gridSpan w:val="3"/>
            <w:tcBorders>
              <w:bottom w:val="single" w:sz="18" w:space="0" w:color="auto"/>
            </w:tcBorders>
            <w:vAlign w:val="center"/>
          </w:tcPr>
          <w:p w:rsidR="007302EE" w:rsidRPr="00110AB7" w:rsidRDefault="007302EE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spacing w:val="2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20"/>
                <w:lang w:eastAsia="zh-CN"/>
              </w:rPr>
              <w:t>联络电话</w:t>
            </w:r>
          </w:p>
        </w:tc>
        <w:tc>
          <w:tcPr>
            <w:tcW w:w="3642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7302EE" w:rsidRPr="00BC1D22" w:rsidRDefault="007302EE" w:rsidP="00BC1D22">
            <w:pPr>
              <w:snapToGrid w:val="0"/>
              <w:rPr>
                <w:rFonts w:ascii="SimSun" w:eastAsia="宋体" w:hAnsi="SimSun"/>
                <w:lang w:eastAsia="zh-C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座机</w:t>
            </w:r>
            <w:r w:rsidRPr="00110AB7">
              <w:rPr>
                <w:rFonts w:ascii="SimSun" w:eastAsia="Times New Roman" w:hAnsi="SimSun"/>
                <w:lang w:eastAsia="zh-CN"/>
              </w:rPr>
              <w:t>)</w:t>
            </w:r>
            <w:r>
              <w:rPr>
                <w:rFonts w:ascii="SimSun" w:eastAsia="宋体" w:hAnsi="SimSun" w:cs="SimSun"/>
                <w:lang w:eastAsia="zh-CN"/>
              </w:rPr>
              <w:t>0086-510-85913623</w:t>
            </w:r>
          </w:p>
        </w:tc>
      </w:tr>
    </w:tbl>
    <w:p w:rsidR="007302EE" w:rsidRPr="007C32BD" w:rsidRDefault="007302EE" w:rsidP="00152B78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7302EE" w:rsidRPr="007C32BD" w:rsidRDefault="007302EE" w:rsidP="00152B78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7302EE" w:rsidRPr="007C32BD" w:rsidRDefault="007302EE" w:rsidP="00152B78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7302EE" w:rsidRPr="007C32BD" w:rsidRDefault="007302EE" w:rsidP="00152B78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7302EE" w:rsidRPr="007C32BD" w:rsidRDefault="007302EE" w:rsidP="00152B78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7302EE" w:rsidRPr="007C32BD" w:rsidRDefault="007302EE" w:rsidP="00152B78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7302EE" w:rsidRPr="007C32BD" w:rsidRDefault="007302EE" w:rsidP="00152B78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7302EE" w:rsidRPr="007C32BD" w:rsidRDefault="007302EE">
      <w:pPr>
        <w:widowControl/>
        <w:rPr>
          <w:rFonts w:ascii="Arial" w:eastAsia="DFKai-SB" w:hAnsi="DFKai-SB"/>
          <w:color w:val="000000"/>
          <w:sz w:val="16"/>
          <w:szCs w:val="16"/>
        </w:rPr>
      </w:pPr>
      <w:bookmarkStart w:id="0" w:name="_GoBack"/>
      <w:bookmarkStart w:id="1" w:name="_PictureBullets"/>
      <w:bookmarkEnd w:id="0"/>
      <w:r w:rsidRPr="00E451EE">
        <w:rPr>
          <w:vanish/>
          <w:kern w:val="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48pt" o:bullet="t">
            <v:imagedata r:id="rId7" o:title="" blacklevel="-.5"/>
            <o:lock v:ext="edit" cropping="t"/>
          </v:shape>
        </w:pict>
      </w:r>
      <w:bookmarkEnd w:id="1"/>
    </w:p>
    <w:sectPr w:rsidR="007302EE" w:rsidRPr="007C32BD" w:rsidSect="007C32BD">
      <w:pgSz w:w="11906" w:h="16838" w:code="9"/>
      <w:pgMar w:top="720" w:right="720" w:bottom="720" w:left="720" w:header="0" w:footer="340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2EE" w:rsidRDefault="007302EE">
      <w:r>
        <w:separator/>
      </w:r>
    </w:p>
  </w:endnote>
  <w:endnote w:type="continuationSeparator" w:id="0">
    <w:p w:rsidR="007302EE" w:rsidRDefault="00730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DFLiHeiBold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Batang">
    <w:altName w:val="委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全真楷書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ingLiU">
    <w:altName w:val="?朢痽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2EE" w:rsidRDefault="007302EE">
      <w:r>
        <w:separator/>
      </w:r>
    </w:p>
  </w:footnote>
  <w:footnote w:type="continuationSeparator" w:id="0">
    <w:p w:rsidR="007302EE" w:rsidRDefault="007302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60C2"/>
    <w:multiLevelType w:val="hybridMultilevel"/>
    <w:tmpl w:val="5E6826A4"/>
    <w:lvl w:ilvl="0" w:tplc="A858D4FC">
      <w:start w:val="1"/>
      <w:numFmt w:val="decimal"/>
      <w:lvlText w:val="%1."/>
      <w:lvlJc w:val="left"/>
      <w:pPr>
        <w:ind w:left="504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4" w:hanging="480"/>
      </w:pPr>
    </w:lvl>
    <w:lvl w:ilvl="2" w:tplc="0409001B">
      <w:start w:val="1"/>
      <w:numFmt w:val="lowerRoman"/>
      <w:lvlText w:val="%3."/>
      <w:lvlJc w:val="right"/>
      <w:pPr>
        <w:ind w:left="1464" w:hanging="480"/>
      </w:pPr>
    </w:lvl>
    <w:lvl w:ilvl="3" w:tplc="0409000F">
      <w:start w:val="1"/>
      <w:numFmt w:val="decimal"/>
      <w:lvlText w:val="%4."/>
      <w:lvlJc w:val="left"/>
      <w:pPr>
        <w:ind w:left="1944" w:hanging="480"/>
      </w:pPr>
    </w:lvl>
    <w:lvl w:ilvl="4" w:tplc="04090019">
      <w:start w:val="1"/>
      <w:numFmt w:val="ideographTraditional"/>
      <w:lvlText w:val="%5、"/>
      <w:lvlJc w:val="left"/>
      <w:pPr>
        <w:ind w:left="2424" w:hanging="480"/>
      </w:pPr>
    </w:lvl>
    <w:lvl w:ilvl="5" w:tplc="0409001B">
      <w:start w:val="1"/>
      <w:numFmt w:val="lowerRoman"/>
      <w:lvlText w:val="%6."/>
      <w:lvlJc w:val="right"/>
      <w:pPr>
        <w:ind w:left="2904" w:hanging="480"/>
      </w:pPr>
    </w:lvl>
    <w:lvl w:ilvl="6" w:tplc="0409000F">
      <w:start w:val="1"/>
      <w:numFmt w:val="decimal"/>
      <w:lvlText w:val="%7."/>
      <w:lvlJc w:val="left"/>
      <w:pPr>
        <w:ind w:left="3384" w:hanging="480"/>
      </w:pPr>
    </w:lvl>
    <w:lvl w:ilvl="7" w:tplc="04090019">
      <w:start w:val="1"/>
      <w:numFmt w:val="ideographTraditional"/>
      <w:lvlText w:val="%8、"/>
      <w:lvlJc w:val="left"/>
      <w:pPr>
        <w:ind w:left="3864" w:hanging="480"/>
      </w:pPr>
    </w:lvl>
    <w:lvl w:ilvl="8" w:tplc="0409001B">
      <w:start w:val="1"/>
      <w:numFmt w:val="lowerRoman"/>
      <w:lvlText w:val="%9."/>
      <w:lvlJc w:val="right"/>
      <w:pPr>
        <w:ind w:left="4344" w:hanging="480"/>
      </w:pPr>
    </w:lvl>
  </w:abstractNum>
  <w:abstractNum w:abstractNumId="1">
    <w:nsid w:val="02EE215C"/>
    <w:multiLevelType w:val="hybridMultilevel"/>
    <w:tmpl w:val="D4869D5C"/>
    <w:lvl w:ilvl="0" w:tplc="7E5876E0">
      <w:start w:val="2"/>
      <w:numFmt w:val="bullet"/>
      <w:lvlText w:val="★"/>
      <w:lvlJc w:val="left"/>
      <w:pPr>
        <w:ind w:left="318" w:hanging="290"/>
      </w:pPr>
      <w:rPr>
        <w:rFonts w:ascii="PMingLiU" w:eastAsia="PMingLiU" w:hAnsi="PMingLiU" w:hint="eastAsia"/>
        <w:color w:val="000000"/>
      </w:rPr>
    </w:lvl>
    <w:lvl w:ilvl="1" w:tplc="04090003">
      <w:start w:val="1"/>
      <w:numFmt w:val="bullet"/>
      <w:lvlText w:val=""/>
      <w:lvlJc w:val="left"/>
      <w:pPr>
        <w:ind w:left="941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21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01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381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61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41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21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01" w:hanging="480"/>
      </w:pPr>
      <w:rPr>
        <w:rFonts w:ascii="Wingdings" w:hAnsi="Wingdings" w:cs="Wingdings" w:hint="default"/>
      </w:rPr>
    </w:lvl>
  </w:abstractNum>
  <w:abstractNum w:abstractNumId="2">
    <w:nsid w:val="0564100B"/>
    <w:multiLevelType w:val="hybridMultilevel"/>
    <w:tmpl w:val="8C4A5574"/>
    <w:lvl w:ilvl="0" w:tplc="A51EDDAC">
      <w:start w:val="1"/>
      <w:numFmt w:val="decimal"/>
      <w:lvlText w:val="%1."/>
      <w:lvlJc w:val="left"/>
      <w:pPr>
        <w:ind w:left="397" w:hanging="17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>
      <w:start w:val="1"/>
      <w:numFmt w:val="ideographTraditional"/>
      <w:lvlText w:val="%5、"/>
      <w:lvlJc w:val="left"/>
      <w:pPr>
        <w:ind w:left="2684" w:hanging="480"/>
      </w:pPr>
    </w:lvl>
    <w:lvl w:ilvl="5" w:tplc="0409001B">
      <w:start w:val="1"/>
      <w:numFmt w:val="lowerRoman"/>
      <w:lvlText w:val="%6."/>
      <w:lvlJc w:val="right"/>
      <w:pPr>
        <w:ind w:left="3164" w:hanging="480"/>
      </w:pPr>
    </w:lvl>
    <w:lvl w:ilvl="6" w:tplc="0409000F">
      <w:start w:val="1"/>
      <w:numFmt w:val="decimal"/>
      <w:lvlText w:val="%7."/>
      <w:lvlJc w:val="left"/>
      <w:pPr>
        <w:ind w:left="3644" w:hanging="480"/>
      </w:pPr>
    </w:lvl>
    <w:lvl w:ilvl="7" w:tplc="04090019">
      <w:start w:val="1"/>
      <w:numFmt w:val="ideographTraditional"/>
      <w:lvlText w:val="%8、"/>
      <w:lvlJc w:val="left"/>
      <w:pPr>
        <w:ind w:left="4124" w:hanging="480"/>
      </w:pPr>
    </w:lvl>
    <w:lvl w:ilvl="8" w:tplc="0409001B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093D267B"/>
    <w:multiLevelType w:val="hybridMultilevel"/>
    <w:tmpl w:val="F05A68C4"/>
    <w:lvl w:ilvl="0" w:tplc="EA9E4D18">
      <w:start w:val="2"/>
      <w:numFmt w:val="bullet"/>
      <w:lvlText w:val="★"/>
      <w:lvlJc w:val="left"/>
      <w:pPr>
        <w:ind w:left="284" w:hanging="227"/>
      </w:pPr>
      <w:rPr>
        <w:rFonts w:ascii="PMingLiU" w:eastAsia="PMingLiU" w:hAnsi="PMingLiU" w:hint="eastAsia"/>
        <w:color w:val="00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4">
    <w:nsid w:val="0D791344"/>
    <w:multiLevelType w:val="hybridMultilevel"/>
    <w:tmpl w:val="F72AAF92"/>
    <w:lvl w:ilvl="0" w:tplc="F2400326">
      <w:start w:val="1"/>
      <w:numFmt w:val="decimal"/>
      <w:lvlText w:val="%1."/>
      <w:lvlJc w:val="left"/>
      <w:pPr>
        <w:ind w:left="1769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2369" w:hanging="480"/>
      </w:pPr>
    </w:lvl>
    <w:lvl w:ilvl="2" w:tplc="0409001B">
      <w:start w:val="1"/>
      <w:numFmt w:val="lowerRoman"/>
      <w:lvlText w:val="%3."/>
      <w:lvlJc w:val="right"/>
      <w:pPr>
        <w:ind w:left="2849" w:hanging="480"/>
      </w:pPr>
    </w:lvl>
    <w:lvl w:ilvl="3" w:tplc="0409000F">
      <w:start w:val="1"/>
      <w:numFmt w:val="decimal"/>
      <w:lvlText w:val="%4."/>
      <w:lvlJc w:val="left"/>
      <w:pPr>
        <w:ind w:left="3329" w:hanging="480"/>
      </w:pPr>
    </w:lvl>
    <w:lvl w:ilvl="4" w:tplc="04090019">
      <w:start w:val="1"/>
      <w:numFmt w:val="ideographTraditional"/>
      <w:lvlText w:val="%5、"/>
      <w:lvlJc w:val="left"/>
      <w:pPr>
        <w:ind w:left="3809" w:hanging="480"/>
      </w:pPr>
    </w:lvl>
    <w:lvl w:ilvl="5" w:tplc="0409001B">
      <w:start w:val="1"/>
      <w:numFmt w:val="lowerRoman"/>
      <w:lvlText w:val="%6."/>
      <w:lvlJc w:val="right"/>
      <w:pPr>
        <w:ind w:left="4289" w:hanging="480"/>
      </w:pPr>
    </w:lvl>
    <w:lvl w:ilvl="6" w:tplc="0409000F">
      <w:start w:val="1"/>
      <w:numFmt w:val="decimal"/>
      <w:lvlText w:val="%7."/>
      <w:lvlJc w:val="left"/>
      <w:pPr>
        <w:ind w:left="4769" w:hanging="480"/>
      </w:pPr>
    </w:lvl>
    <w:lvl w:ilvl="7" w:tplc="04090019">
      <w:start w:val="1"/>
      <w:numFmt w:val="ideographTraditional"/>
      <w:lvlText w:val="%8、"/>
      <w:lvlJc w:val="left"/>
      <w:pPr>
        <w:ind w:left="5249" w:hanging="480"/>
      </w:pPr>
    </w:lvl>
    <w:lvl w:ilvl="8" w:tplc="0409001B">
      <w:start w:val="1"/>
      <w:numFmt w:val="lowerRoman"/>
      <w:lvlText w:val="%9."/>
      <w:lvlJc w:val="right"/>
      <w:pPr>
        <w:ind w:left="5729" w:hanging="480"/>
      </w:pPr>
    </w:lvl>
  </w:abstractNum>
  <w:abstractNum w:abstractNumId="5">
    <w:nsid w:val="0E823BB3"/>
    <w:multiLevelType w:val="hybridMultilevel"/>
    <w:tmpl w:val="24BCAC9A"/>
    <w:lvl w:ilvl="0" w:tplc="148A5974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 w:val="0"/>
        <w:bCs w:val="0"/>
        <w:i w:val="0"/>
        <w:iCs w:val="0"/>
        <w:color w:val="00000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66E7474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ascii="Arial" w:hAnsi="Arial" w:cs="Arial" w:hint="default"/>
        <w:color w:val="auto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0ED41832"/>
    <w:multiLevelType w:val="hybridMultilevel"/>
    <w:tmpl w:val="C3485236"/>
    <w:lvl w:ilvl="0" w:tplc="04090019">
      <w:start w:val="1"/>
      <w:numFmt w:val="ideographTraditional"/>
      <w:lvlText w:val="%1、"/>
      <w:lvlJc w:val="left"/>
      <w:pPr>
        <w:ind w:left="1829" w:hanging="480"/>
      </w:pPr>
    </w:lvl>
    <w:lvl w:ilvl="1" w:tplc="04090019">
      <w:start w:val="1"/>
      <w:numFmt w:val="ideographTraditional"/>
      <w:lvlText w:val="%2、"/>
      <w:lvlJc w:val="left"/>
      <w:pPr>
        <w:ind w:left="2309" w:hanging="480"/>
      </w:pPr>
    </w:lvl>
    <w:lvl w:ilvl="2" w:tplc="0409001B">
      <w:start w:val="1"/>
      <w:numFmt w:val="lowerRoman"/>
      <w:lvlText w:val="%3."/>
      <w:lvlJc w:val="right"/>
      <w:pPr>
        <w:ind w:left="2789" w:hanging="480"/>
      </w:pPr>
    </w:lvl>
    <w:lvl w:ilvl="3" w:tplc="0409000F">
      <w:start w:val="1"/>
      <w:numFmt w:val="decimal"/>
      <w:lvlText w:val="%4."/>
      <w:lvlJc w:val="left"/>
      <w:pPr>
        <w:ind w:left="3269" w:hanging="480"/>
      </w:pPr>
    </w:lvl>
    <w:lvl w:ilvl="4" w:tplc="04090019">
      <w:start w:val="1"/>
      <w:numFmt w:val="ideographTraditional"/>
      <w:lvlText w:val="%5、"/>
      <w:lvlJc w:val="left"/>
      <w:pPr>
        <w:ind w:left="3749" w:hanging="480"/>
      </w:pPr>
    </w:lvl>
    <w:lvl w:ilvl="5" w:tplc="0409001B">
      <w:start w:val="1"/>
      <w:numFmt w:val="lowerRoman"/>
      <w:lvlText w:val="%6."/>
      <w:lvlJc w:val="right"/>
      <w:pPr>
        <w:ind w:left="4229" w:hanging="480"/>
      </w:pPr>
    </w:lvl>
    <w:lvl w:ilvl="6" w:tplc="0409000F">
      <w:start w:val="1"/>
      <w:numFmt w:val="decimal"/>
      <w:lvlText w:val="%7."/>
      <w:lvlJc w:val="left"/>
      <w:pPr>
        <w:ind w:left="4709" w:hanging="480"/>
      </w:pPr>
    </w:lvl>
    <w:lvl w:ilvl="7" w:tplc="04090019">
      <w:start w:val="1"/>
      <w:numFmt w:val="ideographTraditional"/>
      <w:lvlText w:val="%8、"/>
      <w:lvlJc w:val="left"/>
      <w:pPr>
        <w:ind w:left="5189" w:hanging="480"/>
      </w:pPr>
    </w:lvl>
    <w:lvl w:ilvl="8" w:tplc="0409001B">
      <w:start w:val="1"/>
      <w:numFmt w:val="lowerRoman"/>
      <w:lvlText w:val="%9."/>
      <w:lvlJc w:val="right"/>
      <w:pPr>
        <w:ind w:left="5669" w:hanging="480"/>
      </w:pPr>
    </w:lvl>
  </w:abstractNum>
  <w:abstractNum w:abstractNumId="7">
    <w:nsid w:val="198B2EEC"/>
    <w:multiLevelType w:val="hybridMultilevel"/>
    <w:tmpl w:val="A71C721E"/>
    <w:lvl w:ilvl="0" w:tplc="BF7EDA8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8">
    <w:nsid w:val="19E352E5"/>
    <w:multiLevelType w:val="hybridMultilevel"/>
    <w:tmpl w:val="CB146A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BA664C0"/>
    <w:multiLevelType w:val="hybridMultilevel"/>
    <w:tmpl w:val="10DAF5D0"/>
    <w:lvl w:ilvl="0" w:tplc="F5544388">
      <w:start w:val="1"/>
      <w:numFmt w:val="decimal"/>
      <w:lvlText w:val="%1."/>
      <w:lvlJc w:val="left"/>
      <w:pPr>
        <w:ind w:left="1709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309" w:hanging="480"/>
      </w:pPr>
    </w:lvl>
    <w:lvl w:ilvl="2" w:tplc="0409001B">
      <w:start w:val="1"/>
      <w:numFmt w:val="lowerRoman"/>
      <w:lvlText w:val="%3."/>
      <w:lvlJc w:val="right"/>
      <w:pPr>
        <w:ind w:left="2789" w:hanging="480"/>
      </w:pPr>
    </w:lvl>
    <w:lvl w:ilvl="3" w:tplc="0409000F">
      <w:start w:val="1"/>
      <w:numFmt w:val="decimal"/>
      <w:lvlText w:val="%4."/>
      <w:lvlJc w:val="left"/>
      <w:pPr>
        <w:ind w:left="3269" w:hanging="480"/>
      </w:pPr>
    </w:lvl>
    <w:lvl w:ilvl="4" w:tplc="04090019">
      <w:start w:val="1"/>
      <w:numFmt w:val="ideographTraditional"/>
      <w:lvlText w:val="%5、"/>
      <w:lvlJc w:val="left"/>
      <w:pPr>
        <w:ind w:left="3749" w:hanging="480"/>
      </w:pPr>
    </w:lvl>
    <w:lvl w:ilvl="5" w:tplc="0409001B">
      <w:start w:val="1"/>
      <w:numFmt w:val="lowerRoman"/>
      <w:lvlText w:val="%6."/>
      <w:lvlJc w:val="right"/>
      <w:pPr>
        <w:ind w:left="4229" w:hanging="480"/>
      </w:pPr>
    </w:lvl>
    <w:lvl w:ilvl="6" w:tplc="0409000F">
      <w:start w:val="1"/>
      <w:numFmt w:val="decimal"/>
      <w:lvlText w:val="%7."/>
      <w:lvlJc w:val="left"/>
      <w:pPr>
        <w:ind w:left="4709" w:hanging="480"/>
      </w:pPr>
    </w:lvl>
    <w:lvl w:ilvl="7" w:tplc="04090019">
      <w:start w:val="1"/>
      <w:numFmt w:val="ideographTraditional"/>
      <w:lvlText w:val="%8、"/>
      <w:lvlJc w:val="left"/>
      <w:pPr>
        <w:ind w:left="5189" w:hanging="480"/>
      </w:pPr>
    </w:lvl>
    <w:lvl w:ilvl="8" w:tplc="0409001B">
      <w:start w:val="1"/>
      <w:numFmt w:val="lowerRoman"/>
      <w:lvlText w:val="%9."/>
      <w:lvlJc w:val="right"/>
      <w:pPr>
        <w:ind w:left="5669" w:hanging="480"/>
      </w:pPr>
    </w:lvl>
  </w:abstractNum>
  <w:abstractNum w:abstractNumId="10">
    <w:nsid w:val="1CE81DC5"/>
    <w:multiLevelType w:val="hybridMultilevel"/>
    <w:tmpl w:val="721ACB8A"/>
    <w:lvl w:ilvl="0" w:tplc="0D5E1AFC">
      <w:start w:val="1"/>
      <w:numFmt w:val="decimal"/>
      <w:lvlText w:val="%1."/>
      <w:lvlJc w:val="left"/>
      <w:pPr>
        <w:ind w:left="516" w:hanging="360"/>
      </w:pPr>
      <w:rPr>
        <w:rFonts w:ascii="DFKai-SB" w:eastAsia="DFKai-SB" w:hAnsi="DFKai-SB" w:hint="default"/>
        <w:b w:val="0"/>
        <w:bCs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116" w:hanging="480"/>
      </w:pPr>
    </w:lvl>
    <w:lvl w:ilvl="2" w:tplc="0409001B">
      <w:start w:val="1"/>
      <w:numFmt w:val="lowerRoman"/>
      <w:lvlText w:val="%3."/>
      <w:lvlJc w:val="right"/>
      <w:pPr>
        <w:ind w:left="1596" w:hanging="480"/>
      </w:pPr>
    </w:lvl>
    <w:lvl w:ilvl="3" w:tplc="0409000F">
      <w:start w:val="1"/>
      <w:numFmt w:val="decimal"/>
      <w:lvlText w:val="%4."/>
      <w:lvlJc w:val="left"/>
      <w:pPr>
        <w:ind w:left="2076" w:hanging="480"/>
      </w:pPr>
    </w:lvl>
    <w:lvl w:ilvl="4" w:tplc="04090019">
      <w:start w:val="1"/>
      <w:numFmt w:val="ideographTraditional"/>
      <w:lvlText w:val="%5、"/>
      <w:lvlJc w:val="left"/>
      <w:pPr>
        <w:ind w:left="2556" w:hanging="480"/>
      </w:pPr>
    </w:lvl>
    <w:lvl w:ilvl="5" w:tplc="0409001B">
      <w:start w:val="1"/>
      <w:numFmt w:val="lowerRoman"/>
      <w:lvlText w:val="%6."/>
      <w:lvlJc w:val="right"/>
      <w:pPr>
        <w:ind w:left="3036" w:hanging="480"/>
      </w:pPr>
    </w:lvl>
    <w:lvl w:ilvl="6" w:tplc="0409000F">
      <w:start w:val="1"/>
      <w:numFmt w:val="decimal"/>
      <w:lvlText w:val="%7."/>
      <w:lvlJc w:val="left"/>
      <w:pPr>
        <w:ind w:left="3516" w:hanging="480"/>
      </w:pPr>
    </w:lvl>
    <w:lvl w:ilvl="7" w:tplc="04090019">
      <w:start w:val="1"/>
      <w:numFmt w:val="ideographTraditional"/>
      <w:lvlText w:val="%8、"/>
      <w:lvlJc w:val="left"/>
      <w:pPr>
        <w:ind w:left="3996" w:hanging="480"/>
      </w:pPr>
    </w:lvl>
    <w:lvl w:ilvl="8" w:tplc="0409001B">
      <w:start w:val="1"/>
      <w:numFmt w:val="lowerRoman"/>
      <w:lvlText w:val="%9."/>
      <w:lvlJc w:val="right"/>
      <w:pPr>
        <w:ind w:left="4476" w:hanging="480"/>
      </w:pPr>
    </w:lvl>
  </w:abstractNum>
  <w:abstractNum w:abstractNumId="11">
    <w:nsid w:val="201B5D96"/>
    <w:multiLevelType w:val="hybridMultilevel"/>
    <w:tmpl w:val="33467D32"/>
    <w:lvl w:ilvl="0" w:tplc="D97C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01D25CD"/>
    <w:multiLevelType w:val="hybridMultilevel"/>
    <w:tmpl w:val="DD5E00A4"/>
    <w:lvl w:ilvl="0" w:tplc="A51EDDAC">
      <w:start w:val="1"/>
      <w:numFmt w:val="decimal"/>
      <w:lvlText w:val="%1."/>
      <w:lvlJc w:val="left"/>
      <w:pPr>
        <w:ind w:left="397" w:hanging="17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9CA5788"/>
    <w:multiLevelType w:val="hybridMultilevel"/>
    <w:tmpl w:val="981CE144"/>
    <w:lvl w:ilvl="0" w:tplc="7444F4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A886A72"/>
    <w:multiLevelType w:val="hybridMultilevel"/>
    <w:tmpl w:val="CA7C7E56"/>
    <w:lvl w:ilvl="0" w:tplc="72AE1B40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D5D7474"/>
    <w:multiLevelType w:val="hybridMultilevel"/>
    <w:tmpl w:val="7D349FAC"/>
    <w:lvl w:ilvl="0" w:tplc="F3B63FFC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D9910A6"/>
    <w:multiLevelType w:val="hybridMultilevel"/>
    <w:tmpl w:val="DBC25726"/>
    <w:lvl w:ilvl="0" w:tplc="A1AE0148">
      <w:start w:val="1"/>
      <w:numFmt w:val="decimal"/>
      <w:lvlText w:val="%1."/>
      <w:lvlJc w:val="left"/>
      <w:pPr>
        <w:ind w:left="227" w:hanging="182"/>
      </w:pPr>
      <w:rPr>
        <w:rFonts w:ascii="DFKai-SB" w:eastAsia="DFKai-SB" w:hAnsi="DFKai-SB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005" w:hanging="480"/>
      </w:pPr>
    </w:lvl>
    <w:lvl w:ilvl="2" w:tplc="0409001B">
      <w:start w:val="1"/>
      <w:numFmt w:val="lowerRoman"/>
      <w:lvlText w:val="%3."/>
      <w:lvlJc w:val="right"/>
      <w:pPr>
        <w:ind w:left="1485" w:hanging="480"/>
      </w:pPr>
    </w:lvl>
    <w:lvl w:ilvl="3" w:tplc="0409000F">
      <w:start w:val="1"/>
      <w:numFmt w:val="decimal"/>
      <w:lvlText w:val="%4."/>
      <w:lvlJc w:val="left"/>
      <w:pPr>
        <w:ind w:left="1965" w:hanging="480"/>
      </w:pPr>
    </w:lvl>
    <w:lvl w:ilvl="4" w:tplc="04090019">
      <w:start w:val="1"/>
      <w:numFmt w:val="ideographTraditional"/>
      <w:lvlText w:val="%5、"/>
      <w:lvlJc w:val="left"/>
      <w:pPr>
        <w:ind w:left="2445" w:hanging="480"/>
      </w:pPr>
    </w:lvl>
    <w:lvl w:ilvl="5" w:tplc="0409001B">
      <w:start w:val="1"/>
      <w:numFmt w:val="lowerRoman"/>
      <w:lvlText w:val="%6."/>
      <w:lvlJc w:val="right"/>
      <w:pPr>
        <w:ind w:left="2925" w:hanging="480"/>
      </w:pPr>
    </w:lvl>
    <w:lvl w:ilvl="6" w:tplc="0409000F">
      <w:start w:val="1"/>
      <w:numFmt w:val="decimal"/>
      <w:lvlText w:val="%7."/>
      <w:lvlJc w:val="left"/>
      <w:pPr>
        <w:ind w:left="3405" w:hanging="480"/>
      </w:pPr>
    </w:lvl>
    <w:lvl w:ilvl="7" w:tplc="04090019">
      <w:start w:val="1"/>
      <w:numFmt w:val="ideographTraditional"/>
      <w:lvlText w:val="%8、"/>
      <w:lvlJc w:val="left"/>
      <w:pPr>
        <w:ind w:left="3885" w:hanging="480"/>
      </w:pPr>
    </w:lvl>
    <w:lvl w:ilvl="8" w:tplc="0409001B">
      <w:start w:val="1"/>
      <w:numFmt w:val="lowerRoman"/>
      <w:lvlText w:val="%9."/>
      <w:lvlJc w:val="right"/>
      <w:pPr>
        <w:ind w:left="4365" w:hanging="480"/>
      </w:pPr>
    </w:lvl>
  </w:abstractNum>
  <w:abstractNum w:abstractNumId="17">
    <w:nsid w:val="367A11F3"/>
    <w:multiLevelType w:val="hybridMultilevel"/>
    <w:tmpl w:val="33467D32"/>
    <w:lvl w:ilvl="0" w:tplc="D97C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7784446"/>
    <w:multiLevelType w:val="hybridMultilevel"/>
    <w:tmpl w:val="D6367EB4"/>
    <w:lvl w:ilvl="0" w:tplc="BF00D37C">
      <w:start w:val="1"/>
      <w:numFmt w:val="decimal"/>
      <w:lvlText w:val="%1."/>
      <w:lvlJc w:val="left"/>
      <w:pPr>
        <w:ind w:left="360" w:hanging="360"/>
      </w:pPr>
      <w:rPr>
        <w:rFonts w:eastAsia="PMingLiU" w:hint="default"/>
        <w:b/>
        <w:bCs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A673A3D"/>
    <w:multiLevelType w:val="hybridMultilevel"/>
    <w:tmpl w:val="C5EA2D1E"/>
    <w:lvl w:ilvl="0" w:tplc="EA9E4D18">
      <w:start w:val="2"/>
      <w:numFmt w:val="bullet"/>
      <w:lvlText w:val="★"/>
      <w:lvlJc w:val="left"/>
      <w:pPr>
        <w:ind w:left="284" w:hanging="227"/>
      </w:pPr>
      <w:rPr>
        <w:rFonts w:ascii="PMingLiU" w:eastAsia="PMingLiU" w:hAnsi="PMingLiU" w:hint="eastAsia"/>
        <w:color w:val="000000"/>
      </w:rPr>
    </w:lvl>
    <w:lvl w:ilvl="1" w:tplc="5FE0A7C2">
      <w:start w:val="2"/>
      <w:numFmt w:val="bullet"/>
      <w:lvlText w:val="※"/>
      <w:lvlJc w:val="left"/>
      <w:pPr>
        <w:ind w:left="840" w:hanging="360"/>
      </w:pPr>
      <w:rPr>
        <w:rFonts w:ascii="DFKai-SB" w:eastAsia="DFKai-SB" w:hAnsi="DFKai-SB" w:hint="eastAsia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20">
    <w:nsid w:val="3BE92404"/>
    <w:multiLevelType w:val="hybridMultilevel"/>
    <w:tmpl w:val="C25838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F44D38A">
      <w:start w:val="1"/>
      <w:numFmt w:val="decimal"/>
      <w:lvlText w:val="%2.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09F51CE"/>
    <w:multiLevelType w:val="hybridMultilevel"/>
    <w:tmpl w:val="206E68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15517B2"/>
    <w:multiLevelType w:val="hybridMultilevel"/>
    <w:tmpl w:val="08E0D2C2"/>
    <w:lvl w:ilvl="0" w:tplc="0F50C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2365FEC"/>
    <w:multiLevelType w:val="hybridMultilevel"/>
    <w:tmpl w:val="8D766AD0"/>
    <w:lvl w:ilvl="0" w:tplc="43B294DE">
      <w:start w:val="1"/>
      <w:numFmt w:val="decimal"/>
      <w:lvlText w:val="%1."/>
      <w:lvlJc w:val="left"/>
      <w:pPr>
        <w:ind w:left="652" w:hanging="162"/>
      </w:pPr>
      <w:rPr>
        <w:rFonts w:ascii="DFKai-SB" w:eastAsia="DFKai-SB" w:hAnsi="DFKai-SB" w:hint="eastAsia"/>
        <w:b w:val="0"/>
        <w:bCs w:val="0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3392FA0"/>
    <w:multiLevelType w:val="hybridMultilevel"/>
    <w:tmpl w:val="6624D572"/>
    <w:lvl w:ilvl="0" w:tplc="211C9542">
      <w:start w:val="1"/>
      <w:numFmt w:val="decimal"/>
      <w:lvlText w:val="%1."/>
      <w:lvlJc w:val="left"/>
      <w:pPr>
        <w:ind w:left="652" w:hanging="162"/>
      </w:pPr>
      <w:rPr>
        <w:rFonts w:hint="eastAsia"/>
        <w:sz w:val="14"/>
        <w:szCs w:val="14"/>
      </w:rPr>
    </w:lvl>
    <w:lvl w:ilvl="1" w:tplc="04090019">
      <w:start w:val="1"/>
      <w:numFmt w:val="ideographTraditional"/>
      <w:lvlText w:val="%2、"/>
      <w:lvlJc w:val="left"/>
      <w:pPr>
        <w:ind w:left="1450" w:hanging="480"/>
      </w:pPr>
    </w:lvl>
    <w:lvl w:ilvl="2" w:tplc="0409001B">
      <w:start w:val="1"/>
      <w:numFmt w:val="lowerRoman"/>
      <w:lvlText w:val="%3."/>
      <w:lvlJc w:val="right"/>
      <w:pPr>
        <w:ind w:left="1930" w:hanging="480"/>
      </w:pPr>
    </w:lvl>
    <w:lvl w:ilvl="3" w:tplc="0409000F">
      <w:start w:val="1"/>
      <w:numFmt w:val="decimal"/>
      <w:lvlText w:val="%4."/>
      <w:lvlJc w:val="left"/>
      <w:pPr>
        <w:ind w:left="2410" w:hanging="480"/>
      </w:pPr>
    </w:lvl>
    <w:lvl w:ilvl="4" w:tplc="04090019">
      <w:start w:val="1"/>
      <w:numFmt w:val="ideographTraditional"/>
      <w:lvlText w:val="%5、"/>
      <w:lvlJc w:val="left"/>
      <w:pPr>
        <w:ind w:left="2890" w:hanging="480"/>
      </w:pPr>
    </w:lvl>
    <w:lvl w:ilvl="5" w:tplc="0409001B">
      <w:start w:val="1"/>
      <w:numFmt w:val="lowerRoman"/>
      <w:lvlText w:val="%6."/>
      <w:lvlJc w:val="right"/>
      <w:pPr>
        <w:ind w:left="3370" w:hanging="480"/>
      </w:pPr>
    </w:lvl>
    <w:lvl w:ilvl="6" w:tplc="0409000F">
      <w:start w:val="1"/>
      <w:numFmt w:val="decimal"/>
      <w:lvlText w:val="%7."/>
      <w:lvlJc w:val="left"/>
      <w:pPr>
        <w:ind w:left="3850" w:hanging="480"/>
      </w:pPr>
    </w:lvl>
    <w:lvl w:ilvl="7" w:tplc="04090019">
      <w:start w:val="1"/>
      <w:numFmt w:val="ideographTraditional"/>
      <w:lvlText w:val="%8、"/>
      <w:lvlJc w:val="left"/>
      <w:pPr>
        <w:ind w:left="4330" w:hanging="480"/>
      </w:pPr>
    </w:lvl>
    <w:lvl w:ilvl="8" w:tplc="0409001B">
      <w:start w:val="1"/>
      <w:numFmt w:val="lowerRoman"/>
      <w:lvlText w:val="%9."/>
      <w:lvlJc w:val="right"/>
      <w:pPr>
        <w:ind w:left="4810" w:hanging="480"/>
      </w:pPr>
    </w:lvl>
  </w:abstractNum>
  <w:abstractNum w:abstractNumId="25">
    <w:nsid w:val="444A04F9"/>
    <w:multiLevelType w:val="hybridMultilevel"/>
    <w:tmpl w:val="33467D32"/>
    <w:lvl w:ilvl="0" w:tplc="D97C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45922C5F"/>
    <w:multiLevelType w:val="hybridMultilevel"/>
    <w:tmpl w:val="60E47D1A"/>
    <w:lvl w:ilvl="0" w:tplc="E7C407B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1EB79D3"/>
    <w:multiLevelType w:val="hybridMultilevel"/>
    <w:tmpl w:val="599894FC"/>
    <w:lvl w:ilvl="0" w:tplc="C584DA46">
      <w:start w:val="2"/>
      <w:numFmt w:val="bullet"/>
      <w:lvlText w:val="★"/>
      <w:lvlJc w:val="left"/>
      <w:pPr>
        <w:ind w:left="360" w:hanging="360"/>
      </w:pPr>
      <w:rPr>
        <w:rFonts w:ascii="PMingLiU" w:eastAsia="PMingLiU" w:hAnsi="PMingLiU" w:hint="eastAsia"/>
        <w:b w:val="0"/>
        <w:bCs w:val="0"/>
        <w:color w:val="00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28">
    <w:nsid w:val="5AB173E9"/>
    <w:multiLevelType w:val="hybridMultilevel"/>
    <w:tmpl w:val="F8743EA0"/>
    <w:lvl w:ilvl="0" w:tplc="5F2232B0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EB338D4"/>
    <w:multiLevelType w:val="hybridMultilevel"/>
    <w:tmpl w:val="9970D158"/>
    <w:lvl w:ilvl="0" w:tplc="B9520704">
      <w:start w:val="1"/>
      <w:numFmt w:val="decimal"/>
      <w:lvlText w:val="%1."/>
      <w:lvlJc w:val="left"/>
      <w:pPr>
        <w:ind w:left="227" w:hanging="182"/>
      </w:pPr>
      <w:rPr>
        <w:rFonts w:ascii="DFKai-SB" w:eastAsia="DFKai-SB" w:hAnsi="DFKai-SB" w:hint="default"/>
      </w:rPr>
    </w:lvl>
    <w:lvl w:ilvl="1" w:tplc="04090019">
      <w:start w:val="1"/>
      <w:numFmt w:val="ideographTraditional"/>
      <w:lvlText w:val="%2、"/>
      <w:lvlJc w:val="left"/>
      <w:pPr>
        <w:ind w:left="1005" w:hanging="480"/>
      </w:pPr>
    </w:lvl>
    <w:lvl w:ilvl="2" w:tplc="0409001B">
      <w:start w:val="1"/>
      <w:numFmt w:val="lowerRoman"/>
      <w:lvlText w:val="%3."/>
      <w:lvlJc w:val="right"/>
      <w:pPr>
        <w:ind w:left="1485" w:hanging="480"/>
      </w:pPr>
    </w:lvl>
    <w:lvl w:ilvl="3" w:tplc="0409000F">
      <w:start w:val="1"/>
      <w:numFmt w:val="decimal"/>
      <w:lvlText w:val="%4."/>
      <w:lvlJc w:val="left"/>
      <w:pPr>
        <w:ind w:left="1965" w:hanging="480"/>
      </w:pPr>
    </w:lvl>
    <w:lvl w:ilvl="4" w:tplc="04090019">
      <w:start w:val="1"/>
      <w:numFmt w:val="ideographTraditional"/>
      <w:lvlText w:val="%5、"/>
      <w:lvlJc w:val="left"/>
      <w:pPr>
        <w:ind w:left="2445" w:hanging="480"/>
      </w:pPr>
    </w:lvl>
    <w:lvl w:ilvl="5" w:tplc="0409001B">
      <w:start w:val="1"/>
      <w:numFmt w:val="lowerRoman"/>
      <w:lvlText w:val="%6."/>
      <w:lvlJc w:val="right"/>
      <w:pPr>
        <w:ind w:left="2925" w:hanging="480"/>
      </w:pPr>
    </w:lvl>
    <w:lvl w:ilvl="6" w:tplc="0409000F">
      <w:start w:val="1"/>
      <w:numFmt w:val="decimal"/>
      <w:lvlText w:val="%7."/>
      <w:lvlJc w:val="left"/>
      <w:pPr>
        <w:ind w:left="3405" w:hanging="480"/>
      </w:pPr>
    </w:lvl>
    <w:lvl w:ilvl="7" w:tplc="04090019">
      <w:start w:val="1"/>
      <w:numFmt w:val="ideographTraditional"/>
      <w:lvlText w:val="%8、"/>
      <w:lvlJc w:val="left"/>
      <w:pPr>
        <w:ind w:left="3885" w:hanging="480"/>
      </w:pPr>
    </w:lvl>
    <w:lvl w:ilvl="8" w:tplc="0409001B">
      <w:start w:val="1"/>
      <w:numFmt w:val="lowerRoman"/>
      <w:lvlText w:val="%9."/>
      <w:lvlJc w:val="right"/>
      <w:pPr>
        <w:ind w:left="4365" w:hanging="480"/>
      </w:pPr>
    </w:lvl>
  </w:abstractNum>
  <w:abstractNum w:abstractNumId="30">
    <w:nsid w:val="625240BC"/>
    <w:multiLevelType w:val="hybridMultilevel"/>
    <w:tmpl w:val="5B6E26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3B71CD0"/>
    <w:multiLevelType w:val="hybridMultilevel"/>
    <w:tmpl w:val="00FABC1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32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cs="Wingdings" w:hint="default"/>
      </w:rPr>
    </w:lvl>
  </w:abstractNum>
  <w:abstractNum w:abstractNumId="33">
    <w:nsid w:val="6AC43847"/>
    <w:multiLevelType w:val="hybridMultilevel"/>
    <w:tmpl w:val="D63EA3CA"/>
    <w:lvl w:ilvl="0" w:tplc="51106DD4">
      <w:start w:val="1"/>
      <w:numFmt w:val="decimal"/>
      <w:lvlText w:val="%1."/>
      <w:lvlJc w:val="left"/>
      <w:pPr>
        <w:ind w:left="227" w:hanging="227"/>
      </w:pPr>
      <w:rPr>
        <w:rFonts w:hint="eastAsia"/>
        <w:b/>
        <w:bCs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E824834"/>
    <w:multiLevelType w:val="hybridMultilevel"/>
    <w:tmpl w:val="5066C3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F683E28"/>
    <w:multiLevelType w:val="hybridMultilevel"/>
    <w:tmpl w:val="FC2A7606"/>
    <w:lvl w:ilvl="0" w:tplc="3FAAC430">
      <w:start w:val="1"/>
      <w:numFmt w:val="decimal"/>
      <w:lvlText w:val="%1."/>
      <w:lvlJc w:val="left"/>
      <w:pPr>
        <w:ind w:left="403" w:hanging="36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1003" w:hanging="480"/>
      </w:pPr>
    </w:lvl>
    <w:lvl w:ilvl="2" w:tplc="0409001B">
      <w:start w:val="1"/>
      <w:numFmt w:val="lowerRoman"/>
      <w:lvlText w:val="%3."/>
      <w:lvlJc w:val="right"/>
      <w:pPr>
        <w:ind w:left="1483" w:hanging="480"/>
      </w:pPr>
    </w:lvl>
    <w:lvl w:ilvl="3" w:tplc="0409000F">
      <w:start w:val="1"/>
      <w:numFmt w:val="decimal"/>
      <w:lvlText w:val="%4."/>
      <w:lvlJc w:val="left"/>
      <w:pPr>
        <w:ind w:left="1963" w:hanging="480"/>
      </w:pPr>
    </w:lvl>
    <w:lvl w:ilvl="4" w:tplc="04090019">
      <w:start w:val="1"/>
      <w:numFmt w:val="ideographTraditional"/>
      <w:lvlText w:val="%5、"/>
      <w:lvlJc w:val="left"/>
      <w:pPr>
        <w:ind w:left="2443" w:hanging="480"/>
      </w:pPr>
    </w:lvl>
    <w:lvl w:ilvl="5" w:tplc="0409001B">
      <w:start w:val="1"/>
      <w:numFmt w:val="lowerRoman"/>
      <w:lvlText w:val="%6."/>
      <w:lvlJc w:val="right"/>
      <w:pPr>
        <w:ind w:left="2923" w:hanging="480"/>
      </w:pPr>
    </w:lvl>
    <w:lvl w:ilvl="6" w:tplc="0409000F">
      <w:start w:val="1"/>
      <w:numFmt w:val="decimal"/>
      <w:lvlText w:val="%7."/>
      <w:lvlJc w:val="left"/>
      <w:pPr>
        <w:ind w:left="3403" w:hanging="480"/>
      </w:pPr>
    </w:lvl>
    <w:lvl w:ilvl="7" w:tplc="04090019">
      <w:start w:val="1"/>
      <w:numFmt w:val="ideographTraditional"/>
      <w:lvlText w:val="%8、"/>
      <w:lvlJc w:val="left"/>
      <w:pPr>
        <w:ind w:left="3883" w:hanging="480"/>
      </w:pPr>
    </w:lvl>
    <w:lvl w:ilvl="8" w:tplc="0409001B">
      <w:start w:val="1"/>
      <w:numFmt w:val="lowerRoman"/>
      <w:lvlText w:val="%9."/>
      <w:lvlJc w:val="right"/>
      <w:pPr>
        <w:ind w:left="4363" w:hanging="480"/>
      </w:pPr>
    </w:lvl>
  </w:abstractNum>
  <w:abstractNum w:abstractNumId="36">
    <w:nsid w:val="7C0111C3"/>
    <w:multiLevelType w:val="hybridMultilevel"/>
    <w:tmpl w:val="33467D32"/>
    <w:lvl w:ilvl="0" w:tplc="D97C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7CAC33FA"/>
    <w:multiLevelType w:val="hybridMultilevel"/>
    <w:tmpl w:val="679AF0BA"/>
    <w:lvl w:ilvl="0" w:tplc="6094A5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CC158D4"/>
    <w:multiLevelType w:val="hybridMultilevel"/>
    <w:tmpl w:val="ECB0D6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CE815C9"/>
    <w:multiLevelType w:val="hybridMultilevel"/>
    <w:tmpl w:val="57DAC51C"/>
    <w:lvl w:ilvl="0" w:tplc="36CA3C36">
      <w:start w:val="1"/>
      <w:numFmt w:val="bullet"/>
      <w:lvlText w:val=""/>
      <w:lvlJc w:val="left"/>
      <w:pPr>
        <w:ind w:left="660" w:hanging="480"/>
      </w:pPr>
      <w:rPr>
        <w:rFonts w:ascii="Wingdings" w:hAnsi="Wingdings" w:cs="Wingdings" w:hint="default"/>
        <w:color w:val="FF0000"/>
      </w:rPr>
    </w:lvl>
    <w:lvl w:ilvl="1" w:tplc="04090003">
      <w:start w:val="1"/>
      <w:numFmt w:val="bullet"/>
      <w:lvlText w:val=""/>
      <w:lvlJc w:val="left"/>
      <w:pPr>
        <w:ind w:left="114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2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10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58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6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4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02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500" w:hanging="480"/>
      </w:pPr>
      <w:rPr>
        <w:rFonts w:ascii="Wingdings" w:hAnsi="Wingdings" w:cs="Wingdings" w:hint="default"/>
      </w:rPr>
    </w:lvl>
  </w:abstractNum>
  <w:abstractNum w:abstractNumId="40">
    <w:nsid w:val="7EB53D30"/>
    <w:multiLevelType w:val="hybridMultilevel"/>
    <w:tmpl w:val="2E7220F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5"/>
  </w:num>
  <w:num w:numId="3">
    <w:abstractNumId w:val="7"/>
  </w:num>
  <w:num w:numId="4">
    <w:abstractNumId w:val="13"/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4"/>
  </w:num>
  <w:num w:numId="10">
    <w:abstractNumId w:val="22"/>
  </w:num>
  <w:num w:numId="11">
    <w:abstractNumId w:val="28"/>
  </w:num>
  <w:num w:numId="12">
    <w:abstractNumId w:val="11"/>
  </w:num>
  <w:num w:numId="13">
    <w:abstractNumId w:val="25"/>
  </w:num>
  <w:num w:numId="14">
    <w:abstractNumId w:val="37"/>
  </w:num>
  <w:num w:numId="15">
    <w:abstractNumId w:val="34"/>
  </w:num>
  <w:num w:numId="16">
    <w:abstractNumId w:val="40"/>
  </w:num>
  <w:num w:numId="17">
    <w:abstractNumId w:val="36"/>
  </w:num>
  <w:num w:numId="18">
    <w:abstractNumId w:val="29"/>
  </w:num>
  <w:num w:numId="19">
    <w:abstractNumId w:val="16"/>
  </w:num>
  <w:num w:numId="20">
    <w:abstractNumId w:val="10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3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30"/>
  </w:num>
  <w:num w:numId="27">
    <w:abstractNumId w:val="26"/>
  </w:num>
  <w:num w:numId="28">
    <w:abstractNumId w:val="21"/>
  </w:num>
  <w:num w:numId="29">
    <w:abstractNumId w:val="31"/>
  </w:num>
  <w:num w:numId="30">
    <w:abstractNumId w:val="27"/>
  </w:num>
  <w:num w:numId="31">
    <w:abstractNumId w:val="19"/>
  </w:num>
  <w:num w:numId="32">
    <w:abstractNumId w:val="8"/>
  </w:num>
  <w:num w:numId="33">
    <w:abstractNumId w:val="2"/>
  </w:num>
  <w:num w:numId="34">
    <w:abstractNumId w:val="3"/>
  </w:num>
  <w:num w:numId="35">
    <w:abstractNumId w:val="1"/>
  </w:num>
  <w:num w:numId="36">
    <w:abstractNumId w:val="12"/>
  </w:num>
  <w:num w:numId="37">
    <w:abstractNumId w:val="33"/>
  </w:num>
  <w:num w:numId="38">
    <w:abstractNumId w:val="38"/>
  </w:num>
  <w:num w:numId="39">
    <w:abstractNumId w:val="20"/>
  </w:num>
  <w:num w:numId="40">
    <w:abstractNumId w:val="4"/>
  </w:num>
  <w:num w:numId="41">
    <w:abstractNumId w:val="6"/>
  </w:num>
  <w:num w:numId="42">
    <w:abstractNumId w:val="9"/>
  </w:num>
  <w:num w:numId="43">
    <w:abstractNumId w:val="39"/>
  </w:num>
  <w:num w:numId="4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6CB6"/>
    <w:rsid w:val="0000163D"/>
    <w:rsid w:val="0000284C"/>
    <w:rsid w:val="000029FD"/>
    <w:rsid w:val="00002FEC"/>
    <w:rsid w:val="000040D2"/>
    <w:rsid w:val="00004368"/>
    <w:rsid w:val="0000443E"/>
    <w:rsid w:val="000047C5"/>
    <w:rsid w:val="00005B1B"/>
    <w:rsid w:val="00005BA2"/>
    <w:rsid w:val="00006A62"/>
    <w:rsid w:val="000077AE"/>
    <w:rsid w:val="00010ADA"/>
    <w:rsid w:val="00010B3C"/>
    <w:rsid w:val="000128E0"/>
    <w:rsid w:val="00013273"/>
    <w:rsid w:val="00014189"/>
    <w:rsid w:val="00017B38"/>
    <w:rsid w:val="00021D58"/>
    <w:rsid w:val="00021F48"/>
    <w:rsid w:val="00024332"/>
    <w:rsid w:val="00025364"/>
    <w:rsid w:val="00027947"/>
    <w:rsid w:val="000307C6"/>
    <w:rsid w:val="0003215C"/>
    <w:rsid w:val="00032375"/>
    <w:rsid w:val="000329F4"/>
    <w:rsid w:val="00032E7F"/>
    <w:rsid w:val="00033BA2"/>
    <w:rsid w:val="00036688"/>
    <w:rsid w:val="00037A40"/>
    <w:rsid w:val="00043321"/>
    <w:rsid w:val="00044D53"/>
    <w:rsid w:val="000454C9"/>
    <w:rsid w:val="0004782E"/>
    <w:rsid w:val="0005150D"/>
    <w:rsid w:val="000521F2"/>
    <w:rsid w:val="000531F1"/>
    <w:rsid w:val="00053D06"/>
    <w:rsid w:val="00054231"/>
    <w:rsid w:val="00054429"/>
    <w:rsid w:val="00056DFE"/>
    <w:rsid w:val="00060073"/>
    <w:rsid w:val="0006033B"/>
    <w:rsid w:val="000606A0"/>
    <w:rsid w:val="00064E15"/>
    <w:rsid w:val="000660F9"/>
    <w:rsid w:val="000666F2"/>
    <w:rsid w:val="0006727C"/>
    <w:rsid w:val="000718E9"/>
    <w:rsid w:val="00075CB8"/>
    <w:rsid w:val="00076243"/>
    <w:rsid w:val="00076893"/>
    <w:rsid w:val="00077BFE"/>
    <w:rsid w:val="00080C8E"/>
    <w:rsid w:val="00080E48"/>
    <w:rsid w:val="00080E74"/>
    <w:rsid w:val="000812E2"/>
    <w:rsid w:val="000829B5"/>
    <w:rsid w:val="00082A98"/>
    <w:rsid w:val="00082CAE"/>
    <w:rsid w:val="00083751"/>
    <w:rsid w:val="0008779B"/>
    <w:rsid w:val="000877EC"/>
    <w:rsid w:val="00091063"/>
    <w:rsid w:val="00092C4A"/>
    <w:rsid w:val="00093EDC"/>
    <w:rsid w:val="00094C8B"/>
    <w:rsid w:val="00094DC8"/>
    <w:rsid w:val="000A0F34"/>
    <w:rsid w:val="000A2570"/>
    <w:rsid w:val="000A3AF6"/>
    <w:rsid w:val="000A5715"/>
    <w:rsid w:val="000A5D9B"/>
    <w:rsid w:val="000A6548"/>
    <w:rsid w:val="000A7B18"/>
    <w:rsid w:val="000A7DFE"/>
    <w:rsid w:val="000B043C"/>
    <w:rsid w:val="000B0B9C"/>
    <w:rsid w:val="000B2049"/>
    <w:rsid w:val="000B23EE"/>
    <w:rsid w:val="000B2F04"/>
    <w:rsid w:val="000B3A02"/>
    <w:rsid w:val="000B3D23"/>
    <w:rsid w:val="000B5D2F"/>
    <w:rsid w:val="000B708A"/>
    <w:rsid w:val="000B77E9"/>
    <w:rsid w:val="000B7E70"/>
    <w:rsid w:val="000B7EE6"/>
    <w:rsid w:val="000C2C56"/>
    <w:rsid w:val="000C3633"/>
    <w:rsid w:val="000C3D79"/>
    <w:rsid w:val="000C6E0F"/>
    <w:rsid w:val="000D2A53"/>
    <w:rsid w:val="000D2F2F"/>
    <w:rsid w:val="000D3100"/>
    <w:rsid w:val="000D3F84"/>
    <w:rsid w:val="000D4055"/>
    <w:rsid w:val="000D4694"/>
    <w:rsid w:val="000D537C"/>
    <w:rsid w:val="000D77D3"/>
    <w:rsid w:val="000D7AD6"/>
    <w:rsid w:val="000E07AC"/>
    <w:rsid w:val="000E1D01"/>
    <w:rsid w:val="000E326B"/>
    <w:rsid w:val="000E757A"/>
    <w:rsid w:val="000F0A27"/>
    <w:rsid w:val="000F2985"/>
    <w:rsid w:val="000F2E47"/>
    <w:rsid w:val="000F3039"/>
    <w:rsid w:val="000F33E4"/>
    <w:rsid w:val="000F5BA2"/>
    <w:rsid w:val="000F6405"/>
    <w:rsid w:val="000F7E65"/>
    <w:rsid w:val="00101694"/>
    <w:rsid w:val="0010366F"/>
    <w:rsid w:val="0010395B"/>
    <w:rsid w:val="00105ED1"/>
    <w:rsid w:val="0010695B"/>
    <w:rsid w:val="00107673"/>
    <w:rsid w:val="00107EC7"/>
    <w:rsid w:val="00110AB7"/>
    <w:rsid w:val="0011201B"/>
    <w:rsid w:val="00112AD3"/>
    <w:rsid w:val="00112C29"/>
    <w:rsid w:val="00114318"/>
    <w:rsid w:val="00116A18"/>
    <w:rsid w:val="00121449"/>
    <w:rsid w:val="0012202A"/>
    <w:rsid w:val="00122351"/>
    <w:rsid w:val="0012463E"/>
    <w:rsid w:val="00124B59"/>
    <w:rsid w:val="001258ED"/>
    <w:rsid w:val="00125A18"/>
    <w:rsid w:val="00126729"/>
    <w:rsid w:val="00126EEF"/>
    <w:rsid w:val="001302AD"/>
    <w:rsid w:val="00130742"/>
    <w:rsid w:val="001319DB"/>
    <w:rsid w:val="0013288F"/>
    <w:rsid w:val="0013504F"/>
    <w:rsid w:val="001350FE"/>
    <w:rsid w:val="001362BA"/>
    <w:rsid w:val="0013656A"/>
    <w:rsid w:val="001378A5"/>
    <w:rsid w:val="001378FD"/>
    <w:rsid w:val="00141095"/>
    <w:rsid w:val="00141A6F"/>
    <w:rsid w:val="001420A7"/>
    <w:rsid w:val="00143463"/>
    <w:rsid w:val="0014350A"/>
    <w:rsid w:val="001437A2"/>
    <w:rsid w:val="001506E0"/>
    <w:rsid w:val="001520F2"/>
    <w:rsid w:val="00152B78"/>
    <w:rsid w:val="00153073"/>
    <w:rsid w:val="00153835"/>
    <w:rsid w:val="00155859"/>
    <w:rsid w:val="00156CA4"/>
    <w:rsid w:val="001604A4"/>
    <w:rsid w:val="00160DB9"/>
    <w:rsid w:val="00163C71"/>
    <w:rsid w:val="001641EC"/>
    <w:rsid w:val="00165257"/>
    <w:rsid w:val="00166F09"/>
    <w:rsid w:val="00170591"/>
    <w:rsid w:val="001706C7"/>
    <w:rsid w:val="00171228"/>
    <w:rsid w:val="001732FD"/>
    <w:rsid w:val="001739AA"/>
    <w:rsid w:val="00175219"/>
    <w:rsid w:val="001813A8"/>
    <w:rsid w:val="00181665"/>
    <w:rsid w:val="00181E6D"/>
    <w:rsid w:val="001838B7"/>
    <w:rsid w:val="00183D7A"/>
    <w:rsid w:val="0018560F"/>
    <w:rsid w:val="00185EB8"/>
    <w:rsid w:val="00190294"/>
    <w:rsid w:val="00191336"/>
    <w:rsid w:val="00191472"/>
    <w:rsid w:val="00191F4B"/>
    <w:rsid w:val="00193701"/>
    <w:rsid w:val="00193F9A"/>
    <w:rsid w:val="001946E6"/>
    <w:rsid w:val="00195398"/>
    <w:rsid w:val="00195B88"/>
    <w:rsid w:val="00195C79"/>
    <w:rsid w:val="0019729C"/>
    <w:rsid w:val="001979CA"/>
    <w:rsid w:val="001A03E6"/>
    <w:rsid w:val="001A0C41"/>
    <w:rsid w:val="001A23BC"/>
    <w:rsid w:val="001A3E24"/>
    <w:rsid w:val="001A6724"/>
    <w:rsid w:val="001B05B2"/>
    <w:rsid w:val="001B09C7"/>
    <w:rsid w:val="001B4246"/>
    <w:rsid w:val="001B46A1"/>
    <w:rsid w:val="001B7C95"/>
    <w:rsid w:val="001C16C1"/>
    <w:rsid w:val="001C24B2"/>
    <w:rsid w:val="001C27BE"/>
    <w:rsid w:val="001C3835"/>
    <w:rsid w:val="001C55A7"/>
    <w:rsid w:val="001C6FAD"/>
    <w:rsid w:val="001D08E6"/>
    <w:rsid w:val="001D12A1"/>
    <w:rsid w:val="001D18AB"/>
    <w:rsid w:val="001D2E87"/>
    <w:rsid w:val="001D5593"/>
    <w:rsid w:val="001D6843"/>
    <w:rsid w:val="001D6863"/>
    <w:rsid w:val="001D686E"/>
    <w:rsid w:val="001D6DC9"/>
    <w:rsid w:val="001D71B5"/>
    <w:rsid w:val="001E00F6"/>
    <w:rsid w:val="001E023B"/>
    <w:rsid w:val="001E0D05"/>
    <w:rsid w:val="001E41B1"/>
    <w:rsid w:val="001E51A5"/>
    <w:rsid w:val="001E68E3"/>
    <w:rsid w:val="001E6947"/>
    <w:rsid w:val="001E7A03"/>
    <w:rsid w:val="001F1BCC"/>
    <w:rsid w:val="001F1DAE"/>
    <w:rsid w:val="001F3A52"/>
    <w:rsid w:val="001F3EDA"/>
    <w:rsid w:val="001F492D"/>
    <w:rsid w:val="001F52AF"/>
    <w:rsid w:val="001F58CE"/>
    <w:rsid w:val="001F6B8D"/>
    <w:rsid w:val="001F7497"/>
    <w:rsid w:val="00200521"/>
    <w:rsid w:val="00200B9D"/>
    <w:rsid w:val="002015AD"/>
    <w:rsid w:val="00202BF0"/>
    <w:rsid w:val="002033A6"/>
    <w:rsid w:val="002044B4"/>
    <w:rsid w:val="002044D4"/>
    <w:rsid w:val="00204D31"/>
    <w:rsid w:val="0021099A"/>
    <w:rsid w:val="002123E0"/>
    <w:rsid w:val="00212C99"/>
    <w:rsid w:val="00213814"/>
    <w:rsid w:val="00214A00"/>
    <w:rsid w:val="0021502E"/>
    <w:rsid w:val="0021641A"/>
    <w:rsid w:val="00216E8C"/>
    <w:rsid w:val="002201B6"/>
    <w:rsid w:val="00223AEB"/>
    <w:rsid w:val="002250DE"/>
    <w:rsid w:val="00225E92"/>
    <w:rsid w:val="002268F3"/>
    <w:rsid w:val="00230F48"/>
    <w:rsid w:val="002310BE"/>
    <w:rsid w:val="00231220"/>
    <w:rsid w:val="00231D77"/>
    <w:rsid w:val="00232310"/>
    <w:rsid w:val="00232D48"/>
    <w:rsid w:val="00233319"/>
    <w:rsid w:val="002337CF"/>
    <w:rsid w:val="00234742"/>
    <w:rsid w:val="0023497B"/>
    <w:rsid w:val="002350E9"/>
    <w:rsid w:val="00237B1C"/>
    <w:rsid w:val="00240022"/>
    <w:rsid w:val="00241DC6"/>
    <w:rsid w:val="002449BE"/>
    <w:rsid w:val="00244ADB"/>
    <w:rsid w:val="00245234"/>
    <w:rsid w:val="002457CA"/>
    <w:rsid w:val="00247E83"/>
    <w:rsid w:val="002503B5"/>
    <w:rsid w:val="00250E8F"/>
    <w:rsid w:val="00251122"/>
    <w:rsid w:val="00251D4C"/>
    <w:rsid w:val="00252B7C"/>
    <w:rsid w:val="002536B6"/>
    <w:rsid w:val="00254222"/>
    <w:rsid w:val="002548A0"/>
    <w:rsid w:val="00255001"/>
    <w:rsid w:val="00255503"/>
    <w:rsid w:val="002563BF"/>
    <w:rsid w:val="0025796A"/>
    <w:rsid w:val="00260241"/>
    <w:rsid w:val="002611B0"/>
    <w:rsid w:val="002613BA"/>
    <w:rsid w:val="00263F74"/>
    <w:rsid w:val="00264836"/>
    <w:rsid w:val="002648C4"/>
    <w:rsid w:val="00264D11"/>
    <w:rsid w:val="00264EBC"/>
    <w:rsid w:val="002672E0"/>
    <w:rsid w:val="00267E4A"/>
    <w:rsid w:val="002705D3"/>
    <w:rsid w:val="002733C6"/>
    <w:rsid w:val="00275FC4"/>
    <w:rsid w:val="002768D9"/>
    <w:rsid w:val="00277C9D"/>
    <w:rsid w:val="0028124B"/>
    <w:rsid w:val="002816D3"/>
    <w:rsid w:val="002840FF"/>
    <w:rsid w:val="002858A3"/>
    <w:rsid w:val="0028617A"/>
    <w:rsid w:val="00286256"/>
    <w:rsid w:val="00286AD0"/>
    <w:rsid w:val="002907E8"/>
    <w:rsid w:val="00290A7A"/>
    <w:rsid w:val="00290FE1"/>
    <w:rsid w:val="00291BE3"/>
    <w:rsid w:val="00295A23"/>
    <w:rsid w:val="00295EC1"/>
    <w:rsid w:val="002969A1"/>
    <w:rsid w:val="00296B6D"/>
    <w:rsid w:val="002977BB"/>
    <w:rsid w:val="002979AF"/>
    <w:rsid w:val="002A1CEF"/>
    <w:rsid w:val="002A3F3F"/>
    <w:rsid w:val="002A48ED"/>
    <w:rsid w:val="002A5720"/>
    <w:rsid w:val="002A6656"/>
    <w:rsid w:val="002B045A"/>
    <w:rsid w:val="002B242A"/>
    <w:rsid w:val="002B6C56"/>
    <w:rsid w:val="002C6E3C"/>
    <w:rsid w:val="002D1B94"/>
    <w:rsid w:val="002D5122"/>
    <w:rsid w:val="002D6307"/>
    <w:rsid w:val="002D6786"/>
    <w:rsid w:val="002E0767"/>
    <w:rsid w:val="002E0BFB"/>
    <w:rsid w:val="002E0EEA"/>
    <w:rsid w:val="002E0FBC"/>
    <w:rsid w:val="002E23EE"/>
    <w:rsid w:val="002E2AA5"/>
    <w:rsid w:val="002E3284"/>
    <w:rsid w:val="002E6900"/>
    <w:rsid w:val="002E7007"/>
    <w:rsid w:val="002F1795"/>
    <w:rsid w:val="002F3AF4"/>
    <w:rsid w:val="002F41D4"/>
    <w:rsid w:val="002F6149"/>
    <w:rsid w:val="002F6AE3"/>
    <w:rsid w:val="002F6EE7"/>
    <w:rsid w:val="002F77B9"/>
    <w:rsid w:val="00300C3E"/>
    <w:rsid w:val="003011D9"/>
    <w:rsid w:val="00303136"/>
    <w:rsid w:val="00303F05"/>
    <w:rsid w:val="00304317"/>
    <w:rsid w:val="003078FE"/>
    <w:rsid w:val="003101B8"/>
    <w:rsid w:val="0031076B"/>
    <w:rsid w:val="00311B5D"/>
    <w:rsid w:val="00311D76"/>
    <w:rsid w:val="00312C53"/>
    <w:rsid w:val="00312CB7"/>
    <w:rsid w:val="00313173"/>
    <w:rsid w:val="00314886"/>
    <w:rsid w:val="00314DA3"/>
    <w:rsid w:val="003169E0"/>
    <w:rsid w:val="00317ADE"/>
    <w:rsid w:val="00320421"/>
    <w:rsid w:val="003210CB"/>
    <w:rsid w:val="00321B8C"/>
    <w:rsid w:val="00321CEB"/>
    <w:rsid w:val="00323FFA"/>
    <w:rsid w:val="003304AF"/>
    <w:rsid w:val="003309EB"/>
    <w:rsid w:val="003331BB"/>
    <w:rsid w:val="00333E60"/>
    <w:rsid w:val="00334474"/>
    <w:rsid w:val="003349C9"/>
    <w:rsid w:val="00334CCA"/>
    <w:rsid w:val="003356AE"/>
    <w:rsid w:val="00336C3F"/>
    <w:rsid w:val="00340292"/>
    <w:rsid w:val="003419FF"/>
    <w:rsid w:val="003425F7"/>
    <w:rsid w:val="003434D7"/>
    <w:rsid w:val="00343F42"/>
    <w:rsid w:val="0034475E"/>
    <w:rsid w:val="00345246"/>
    <w:rsid w:val="003467C0"/>
    <w:rsid w:val="00352593"/>
    <w:rsid w:val="003561E8"/>
    <w:rsid w:val="00360687"/>
    <w:rsid w:val="00366D0A"/>
    <w:rsid w:val="00371207"/>
    <w:rsid w:val="00372489"/>
    <w:rsid w:val="0037274B"/>
    <w:rsid w:val="00372D9D"/>
    <w:rsid w:val="00373C71"/>
    <w:rsid w:val="00374EF7"/>
    <w:rsid w:val="003764FB"/>
    <w:rsid w:val="00381B5A"/>
    <w:rsid w:val="0038307A"/>
    <w:rsid w:val="0038377C"/>
    <w:rsid w:val="003902A8"/>
    <w:rsid w:val="0039190F"/>
    <w:rsid w:val="00391C9B"/>
    <w:rsid w:val="00391F32"/>
    <w:rsid w:val="003937FC"/>
    <w:rsid w:val="00395631"/>
    <w:rsid w:val="0039598F"/>
    <w:rsid w:val="00395FD7"/>
    <w:rsid w:val="003A0056"/>
    <w:rsid w:val="003A32B1"/>
    <w:rsid w:val="003A3505"/>
    <w:rsid w:val="003A38D9"/>
    <w:rsid w:val="003A6BA7"/>
    <w:rsid w:val="003A77F5"/>
    <w:rsid w:val="003B0019"/>
    <w:rsid w:val="003B1319"/>
    <w:rsid w:val="003B368E"/>
    <w:rsid w:val="003B3E1D"/>
    <w:rsid w:val="003B48C1"/>
    <w:rsid w:val="003B4CE8"/>
    <w:rsid w:val="003B6CB6"/>
    <w:rsid w:val="003B7694"/>
    <w:rsid w:val="003C08C5"/>
    <w:rsid w:val="003C174B"/>
    <w:rsid w:val="003C34BB"/>
    <w:rsid w:val="003C3A74"/>
    <w:rsid w:val="003C4F5F"/>
    <w:rsid w:val="003C723E"/>
    <w:rsid w:val="003C7891"/>
    <w:rsid w:val="003D1ECC"/>
    <w:rsid w:val="003D3273"/>
    <w:rsid w:val="003D3C88"/>
    <w:rsid w:val="003D4246"/>
    <w:rsid w:val="003D4776"/>
    <w:rsid w:val="003D6E36"/>
    <w:rsid w:val="003D7657"/>
    <w:rsid w:val="003E0F24"/>
    <w:rsid w:val="003E7CA3"/>
    <w:rsid w:val="003F2811"/>
    <w:rsid w:val="003F2C9B"/>
    <w:rsid w:val="003F3077"/>
    <w:rsid w:val="003F3FF7"/>
    <w:rsid w:val="003F43BC"/>
    <w:rsid w:val="003F717E"/>
    <w:rsid w:val="004011DF"/>
    <w:rsid w:val="00401FAD"/>
    <w:rsid w:val="00402F98"/>
    <w:rsid w:val="0040366A"/>
    <w:rsid w:val="00404AD1"/>
    <w:rsid w:val="00405292"/>
    <w:rsid w:val="00406936"/>
    <w:rsid w:val="00407E13"/>
    <w:rsid w:val="0041052F"/>
    <w:rsid w:val="004106BE"/>
    <w:rsid w:val="00410B60"/>
    <w:rsid w:val="00411C62"/>
    <w:rsid w:val="00412DFD"/>
    <w:rsid w:val="0041414F"/>
    <w:rsid w:val="004159B5"/>
    <w:rsid w:val="004168E6"/>
    <w:rsid w:val="004169CB"/>
    <w:rsid w:val="00420D0C"/>
    <w:rsid w:val="004225C8"/>
    <w:rsid w:val="00423BC6"/>
    <w:rsid w:val="00424A9A"/>
    <w:rsid w:val="00424B6B"/>
    <w:rsid w:val="00426E1B"/>
    <w:rsid w:val="00427592"/>
    <w:rsid w:val="004279D9"/>
    <w:rsid w:val="004312CD"/>
    <w:rsid w:val="004316FE"/>
    <w:rsid w:val="00431FF3"/>
    <w:rsid w:val="004345C7"/>
    <w:rsid w:val="00436F8C"/>
    <w:rsid w:val="00437E67"/>
    <w:rsid w:val="004403BF"/>
    <w:rsid w:val="004438C8"/>
    <w:rsid w:val="0044701C"/>
    <w:rsid w:val="004471F7"/>
    <w:rsid w:val="00450925"/>
    <w:rsid w:val="004514DD"/>
    <w:rsid w:val="00452C25"/>
    <w:rsid w:val="00453979"/>
    <w:rsid w:val="00454BC9"/>
    <w:rsid w:val="00455240"/>
    <w:rsid w:val="0046172E"/>
    <w:rsid w:val="00462521"/>
    <w:rsid w:val="00463A43"/>
    <w:rsid w:val="004656B0"/>
    <w:rsid w:val="00466031"/>
    <w:rsid w:val="00466427"/>
    <w:rsid w:val="00471EEA"/>
    <w:rsid w:val="00472A2C"/>
    <w:rsid w:val="00474771"/>
    <w:rsid w:val="004748AF"/>
    <w:rsid w:val="004768C7"/>
    <w:rsid w:val="00480F03"/>
    <w:rsid w:val="00481E0E"/>
    <w:rsid w:val="00482DA1"/>
    <w:rsid w:val="004842A9"/>
    <w:rsid w:val="0048503D"/>
    <w:rsid w:val="00485336"/>
    <w:rsid w:val="00485DAE"/>
    <w:rsid w:val="0048613D"/>
    <w:rsid w:val="00493CD8"/>
    <w:rsid w:val="00494A67"/>
    <w:rsid w:val="00495E53"/>
    <w:rsid w:val="00497815"/>
    <w:rsid w:val="00497BDC"/>
    <w:rsid w:val="00497E49"/>
    <w:rsid w:val="004A0817"/>
    <w:rsid w:val="004A08D9"/>
    <w:rsid w:val="004A1660"/>
    <w:rsid w:val="004A18C2"/>
    <w:rsid w:val="004A1E01"/>
    <w:rsid w:val="004A23D8"/>
    <w:rsid w:val="004A47C9"/>
    <w:rsid w:val="004A486A"/>
    <w:rsid w:val="004A5AA6"/>
    <w:rsid w:val="004A6929"/>
    <w:rsid w:val="004B06B6"/>
    <w:rsid w:val="004B0759"/>
    <w:rsid w:val="004B110F"/>
    <w:rsid w:val="004B11E7"/>
    <w:rsid w:val="004B1FC1"/>
    <w:rsid w:val="004B2ADE"/>
    <w:rsid w:val="004B429B"/>
    <w:rsid w:val="004B5628"/>
    <w:rsid w:val="004B74F6"/>
    <w:rsid w:val="004B787D"/>
    <w:rsid w:val="004C0253"/>
    <w:rsid w:val="004C553F"/>
    <w:rsid w:val="004C7B20"/>
    <w:rsid w:val="004D0F28"/>
    <w:rsid w:val="004D2A0F"/>
    <w:rsid w:val="004D3467"/>
    <w:rsid w:val="004D6805"/>
    <w:rsid w:val="004D6BB3"/>
    <w:rsid w:val="004D6F98"/>
    <w:rsid w:val="004D77AA"/>
    <w:rsid w:val="004E1867"/>
    <w:rsid w:val="004E1DF0"/>
    <w:rsid w:val="004E2B48"/>
    <w:rsid w:val="004E2EFC"/>
    <w:rsid w:val="004E4EAD"/>
    <w:rsid w:val="004E5581"/>
    <w:rsid w:val="004E584D"/>
    <w:rsid w:val="004E7912"/>
    <w:rsid w:val="004F1393"/>
    <w:rsid w:val="004F1A59"/>
    <w:rsid w:val="004F2768"/>
    <w:rsid w:val="004F4A1E"/>
    <w:rsid w:val="004F5C9F"/>
    <w:rsid w:val="004F7A12"/>
    <w:rsid w:val="00502800"/>
    <w:rsid w:val="00504553"/>
    <w:rsid w:val="00510E31"/>
    <w:rsid w:val="00511AF4"/>
    <w:rsid w:val="00513B86"/>
    <w:rsid w:val="0051556C"/>
    <w:rsid w:val="005156DF"/>
    <w:rsid w:val="00515917"/>
    <w:rsid w:val="00515B9C"/>
    <w:rsid w:val="00520E03"/>
    <w:rsid w:val="00521D4A"/>
    <w:rsid w:val="00526B1D"/>
    <w:rsid w:val="005323B6"/>
    <w:rsid w:val="00532D39"/>
    <w:rsid w:val="00534465"/>
    <w:rsid w:val="00540207"/>
    <w:rsid w:val="00542018"/>
    <w:rsid w:val="00543636"/>
    <w:rsid w:val="005436CE"/>
    <w:rsid w:val="00543FAC"/>
    <w:rsid w:val="00545FA3"/>
    <w:rsid w:val="00546356"/>
    <w:rsid w:val="005528A3"/>
    <w:rsid w:val="0055320D"/>
    <w:rsid w:val="00553398"/>
    <w:rsid w:val="00554C29"/>
    <w:rsid w:val="00554C45"/>
    <w:rsid w:val="005552C5"/>
    <w:rsid w:val="00555CCB"/>
    <w:rsid w:val="005578B3"/>
    <w:rsid w:val="00560134"/>
    <w:rsid w:val="00561171"/>
    <w:rsid w:val="00563EF7"/>
    <w:rsid w:val="00566FFE"/>
    <w:rsid w:val="00567699"/>
    <w:rsid w:val="00570839"/>
    <w:rsid w:val="0057140C"/>
    <w:rsid w:val="00573A0D"/>
    <w:rsid w:val="005751E0"/>
    <w:rsid w:val="00576034"/>
    <w:rsid w:val="00576419"/>
    <w:rsid w:val="00576D03"/>
    <w:rsid w:val="005772DF"/>
    <w:rsid w:val="00583B2E"/>
    <w:rsid w:val="005850E2"/>
    <w:rsid w:val="00585BB1"/>
    <w:rsid w:val="00585D51"/>
    <w:rsid w:val="005861F1"/>
    <w:rsid w:val="005902A1"/>
    <w:rsid w:val="00592933"/>
    <w:rsid w:val="00595CC7"/>
    <w:rsid w:val="00595E13"/>
    <w:rsid w:val="0059681A"/>
    <w:rsid w:val="005A11D5"/>
    <w:rsid w:val="005A1329"/>
    <w:rsid w:val="005B258B"/>
    <w:rsid w:val="005B2687"/>
    <w:rsid w:val="005B29F6"/>
    <w:rsid w:val="005B2C8E"/>
    <w:rsid w:val="005B4CD0"/>
    <w:rsid w:val="005B56FB"/>
    <w:rsid w:val="005B5B36"/>
    <w:rsid w:val="005C06A9"/>
    <w:rsid w:val="005C14E6"/>
    <w:rsid w:val="005C1A9B"/>
    <w:rsid w:val="005C2D3A"/>
    <w:rsid w:val="005C48B6"/>
    <w:rsid w:val="005C4DE2"/>
    <w:rsid w:val="005D0311"/>
    <w:rsid w:val="005D04E7"/>
    <w:rsid w:val="005D061B"/>
    <w:rsid w:val="005D0A2D"/>
    <w:rsid w:val="005D119B"/>
    <w:rsid w:val="005D1B20"/>
    <w:rsid w:val="005D2106"/>
    <w:rsid w:val="005D41A9"/>
    <w:rsid w:val="005D5071"/>
    <w:rsid w:val="005D6B0F"/>
    <w:rsid w:val="005E00A2"/>
    <w:rsid w:val="005E0D65"/>
    <w:rsid w:val="005E2EA5"/>
    <w:rsid w:val="005E40D8"/>
    <w:rsid w:val="005E600C"/>
    <w:rsid w:val="005E6AF8"/>
    <w:rsid w:val="005F023E"/>
    <w:rsid w:val="005F0FFD"/>
    <w:rsid w:val="005F2E13"/>
    <w:rsid w:val="005F2F6C"/>
    <w:rsid w:val="005F30B9"/>
    <w:rsid w:val="005F3D7E"/>
    <w:rsid w:val="005F3F44"/>
    <w:rsid w:val="005F5748"/>
    <w:rsid w:val="005F74F0"/>
    <w:rsid w:val="0060134E"/>
    <w:rsid w:val="006061D6"/>
    <w:rsid w:val="0060625D"/>
    <w:rsid w:val="00607393"/>
    <w:rsid w:val="006079A0"/>
    <w:rsid w:val="0061039B"/>
    <w:rsid w:val="00610B3F"/>
    <w:rsid w:val="00610FAF"/>
    <w:rsid w:val="00611DD3"/>
    <w:rsid w:val="00612A24"/>
    <w:rsid w:val="00613260"/>
    <w:rsid w:val="00615DB9"/>
    <w:rsid w:val="00617EF6"/>
    <w:rsid w:val="006203EC"/>
    <w:rsid w:val="00620EFA"/>
    <w:rsid w:val="00620FB5"/>
    <w:rsid w:val="00621BC7"/>
    <w:rsid w:val="0062263D"/>
    <w:rsid w:val="0062511A"/>
    <w:rsid w:val="00625D70"/>
    <w:rsid w:val="006269A4"/>
    <w:rsid w:val="00631189"/>
    <w:rsid w:val="00632BA8"/>
    <w:rsid w:val="0063346E"/>
    <w:rsid w:val="0063771F"/>
    <w:rsid w:val="00645228"/>
    <w:rsid w:val="00647B3C"/>
    <w:rsid w:val="00650F5C"/>
    <w:rsid w:val="00651686"/>
    <w:rsid w:val="006535B2"/>
    <w:rsid w:val="00654B2B"/>
    <w:rsid w:val="006563A9"/>
    <w:rsid w:val="00656EEE"/>
    <w:rsid w:val="00663C5C"/>
    <w:rsid w:val="00664170"/>
    <w:rsid w:val="00665ACA"/>
    <w:rsid w:val="006662C6"/>
    <w:rsid w:val="00666DDA"/>
    <w:rsid w:val="0066700D"/>
    <w:rsid w:val="00667988"/>
    <w:rsid w:val="006717D9"/>
    <w:rsid w:val="0067249C"/>
    <w:rsid w:val="006724F8"/>
    <w:rsid w:val="00673D66"/>
    <w:rsid w:val="00673FB8"/>
    <w:rsid w:val="00673FF1"/>
    <w:rsid w:val="00674277"/>
    <w:rsid w:val="00675FAE"/>
    <w:rsid w:val="00676247"/>
    <w:rsid w:val="00676F5D"/>
    <w:rsid w:val="0067770B"/>
    <w:rsid w:val="0068088A"/>
    <w:rsid w:val="006810C4"/>
    <w:rsid w:val="0068126A"/>
    <w:rsid w:val="00681279"/>
    <w:rsid w:val="00681AEB"/>
    <w:rsid w:val="006830E1"/>
    <w:rsid w:val="0068366A"/>
    <w:rsid w:val="006838B0"/>
    <w:rsid w:val="00686530"/>
    <w:rsid w:val="006920AA"/>
    <w:rsid w:val="0069264C"/>
    <w:rsid w:val="00692DF9"/>
    <w:rsid w:val="00692E6A"/>
    <w:rsid w:val="0069381B"/>
    <w:rsid w:val="00693E3B"/>
    <w:rsid w:val="00694F21"/>
    <w:rsid w:val="00695831"/>
    <w:rsid w:val="0069590E"/>
    <w:rsid w:val="0069657F"/>
    <w:rsid w:val="00696634"/>
    <w:rsid w:val="006A1939"/>
    <w:rsid w:val="006A3671"/>
    <w:rsid w:val="006A45AC"/>
    <w:rsid w:val="006A5C86"/>
    <w:rsid w:val="006A63A6"/>
    <w:rsid w:val="006A6471"/>
    <w:rsid w:val="006A73A0"/>
    <w:rsid w:val="006A7458"/>
    <w:rsid w:val="006B039C"/>
    <w:rsid w:val="006B040D"/>
    <w:rsid w:val="006B13F4"/>
    <w:rsid w:val="006B37AA"/>
    <w:rsid w:val="006B5C33"/>
    <w:rsid w:val="006B7B61"/>
    <w:rsid w:val="006C157C"/>
    <w:rsid w:val="006C3CA5"/>
    <w:rsid w:val="006C411F"/>
    <w:rsid w:val="006C547F"/>
    <w:rsid w:val="006D084C"/>
    <w:rsid w:val="006D0911"/>
    <w:rsid w:val="006D3E82"/>
    <w:rsid w:val="006D5201"/>
    <w:rsid w:val="006E005F"/>
    <w:rsid w:val="006E0FD3"/>
    <w:rsid w:val="006E657E"/>
    <w:rsid w:val="006F287F"/>
    <w:rsid w:val="006F3C60"/>
    <w:rsid w:val="006F6245"/>
    <w:rsid w:val="006F76B0"/>
    <w:rsid w:val="00700BAE"/>
    <w:rsid w:val="00703AB3"/>
    <w:rsid w:val="00703C0A"/>
    <w:rsid w:val="007044B4"/>
    <w:rsid w:val="00704BDA"/>
    <w:rsid w:val="00706FDD"/>
    <w:rsid w:val="00710A0E"/>
    <w:rsid w:val="00710C69"/>
    <w:rsid w:val="0071143A"/>
    <w:rsid w:val="00712197"/>
    <w:rsid w:val="007121EB"/>
    <w:rsid w:val="007129A4"/>
    <w:rsid w:val="0071364B"/>
    <w:rsid w:val="007140CC"/>
    <w:rsid w:val="0071599D"/>
    <w:rsid w:val="00716012"/>
    <w:rsid w:val="007161DE"/>
    <w:rsid w:val="00716783"/>
    <w:rsid w:val="00717C8A"/>
    <w:rsid w:val="0072157A"/>
    <w:rsid w:val="0072234B"/>
    <w:rsid w:val="00724BFE"/>
    <w:rsid w:val="00724DD5"/>
    <w:rsid w:val="00725FE7"/>
    <w:rsid w:val="00727641"/>
    <w:rsid w:val="0073012B"/>
    <w:rsid w:val="007302EE"/>
    <w:rsid w:val="00730C0E"/>
    <w:rsid w:val="007310F4"/>
    <w:rsid w:val="00732D24"/>
    <w:rsid w:val="00735201"/>
    <w:rsid w:val="007365AE"/>
    <w:rsid w:val="00737CDB"/>
    <w:rsid w:val="00741A46"/>
    <w:rsid w:val="00742ADC"/>
    <w:rsid w:val="00743CD1"/>
    <w:rsid w:val="0074541D"/>
    <w:rsid w:val="00751EC8"/>
    <w:rsid w:val="00751F85"/>
    <w:rsid w:val="007549D8"/>
    <w:rsid w:val="00755738"/>
    <w:rsid w:val="007579EE"/>
    <w:rsid w:val="00760003"/>
    <w:rsid w:val="007617A3"/>
    <w:rsid w:val="007625CB"/>
    <w:rsid w:val="00762898"/>
    <w:rsid w:val="00764906"/>
    <w:rsid w:val="00765953"/>
    <w:rsid w:val="00766AAF"/>
    <w:rsid w:val="007723C7"/>
    <w:rsid w:val="00773E58"/>
    <w:rsid w:val="007754D0"/>
    <w:rsid w:val="007757B1"/>
    <w:rsid w:val="00780A93"/>
    <w:rsid w:val="00781506"/>
    <w:rsid w:val="007818FD"/>
    <w:rsid w:val="0078215A"/>
    <w:rsid w:val="007823FC"/>
    <w:rsid w:val="0078361F"/>
    <w:rsid w:val="00784BF3"/>
    <w:rsid w:val="00785A35"/>
    <w:rsid w:val="0079341C"/>
    <w:rsid w:val="00794304"/>
    <w:rsid w:val="007960DD"/>
    <w:rsid w:val="007967D4"/>
    <w:rsid w:val="00796807"/>
    <w:rsid w:val="00797BAE"/>
    <w:rsid w:val="007A0F9B"/>
    <w:rsid w:val="007A13A0"/>
    <w:rsid w:val="007A454A"/>
    <w:rsid w:val="007A5744"/>
    <w:rsid w:val="007A6698"/>
    <w:rsid w:val="007B0689"/>
    <w:rsid w:val="007B0A80"/>
    <w:rsid w:val="007B1E96"/>
    <w:rsid w:val="007B257F"/>
    <w:rsid w:val="007B3CB7"/>
    <w:rsid w:val="007B4A9D"/>
    <w:rsid w:val="007B57AC"/>
    <w:rsid w:val="007B6A1E"/>
    <w:rsid w:val="007C2888"/>
    <w:rsid w:val="007C301F"/>
    <w:rsid w:val="007C32BD"/>
    <w:rsid w:val="007C35A6"/>
    <w:rsid w:val="007C3A4C"/>
    <w:rsid w:val="007C4E8C"/>
    <w:rsid w:val="007C7646"/>
    <w:rsid w:val="007C782A"/>
    <w:rsid w:val="007D110D"/>
    <w:rsid w:val="007D13B6"/>
    <w:rsid w:val="007D3229"/>
    <w:rsid w:val="007D425F"/>
    <w:rsid w:val="007D5410"/>
    <w:rsid w:val="007D6A0E"/>
    <w:rsid w:val="007E178B"/>
    <w:rsid w:val="007E1C7A"/>
    <w:rsid w:val="007E1ED5"/>
    <w:rsid w:val="007E2962"/>
    <w:rsid w:val="007E3D6A"/>
    <w:rsid w:val="007E3EAD"/>
    <w:rsid w:val="007E4143"/>
    <w:rsid w:val="007E47D9"/>
    <w:rsid w:val="007E6FB5"/>
    <w:rsid w:val="007F2591"/>
    <w:rsid w:val="007F2B76"/>
    <w:rsid w:val="007F4D01"/>
    <w:rsid w:val="007F53F4"/>
    <w:rsid w:val="007F5521"/>
    <w:rsid w:val="007F5FB2"/>
    <w:rsid w:val="007F6BD5"/>
    <w:rsid w:val="007F7B4C"/>
    <w:rsid w:val="0080064C"/>
    <w:rsid w:val="00800CDE"/>
    <w:rsid w:val="008022DB"/>
    <w:rsid w:val="008046AF"/>
    <w:rsid w:val="008073D5"/>
    <w:rsid w:val="00810996"/>
    <w:rsid w:val="008121B2"/>
    <w:rsid w:val="00812284"/>
    <w:rsid w:val="00812994"/>
    <w:rsid w:val="0081373C"/>
    <w:rsid w:val="00813D3C"/>
    <w:rsid w:val="00813F8F"/>
    <w:rsid w:val="00815CA2"/>
    <w:rsid w:val="00820E2E"/>
    <w:rsid w:val="00820E74"/>
    <w:rsid w:val="00821D81"/>
    <w:rsid w:val="008241A4"/>
    <w:rsid w:val="0082427F"/>
    <w:rsid w:val="00825518"/>
    <w:rsid w:val="00826C41"/>
    <w:rsid w:val="00826CE2"/>
    <w:rsid w:val="0082768B"/>
    <w:rsid w:val="00831026"/>
    <w:rsid w:val="008316E7"/>
    <w:rsid w:val="00832616"/>
    <w:rsid w:val="0083571F"/>
    <w:rsid w:val="00836768"/>
    <w:rsid w:val="00836FF4"/>
    <w:rsid w:val="008408FC"/>
    <w:rsid w:val="00842617"/>
    <w:rsid w:val="00842C69"/>
    <w:rsid w:val="00843CB5"/>
    <w:rsid w:val="00844536"/>
    <w:rsid w:val="00850181"/>
    <w:rsid w:val="00854DC7"/>
    <w:rsid w:val="00855692"/>
    <w:rsid w:val="00855ED3"/>
    <w:rsid w:val="008561BB"/>
    <w:rsid w:val="00856EDF"/>
    <w:rsid w:val="00857073"/>
    <w:rsid w:val="0086181D"/>
    <w:rsid w:val="00861D2A"/>
    <w:rsid w:val="00861E0B"/>
    <w:rsid w:val="00862D2B"/>
    <w:rsid w:val="008641F5"/>
    <w:rsid w:val="00865434"/>
    <w:rsid w:val="0086653A"/>
    <w:rsid w:val="008671C6"/>
    <w:rsid w:val="0086771C"/>
    <w:rsid w:val="00867BD5"/>
    <w:rsid w:val="00870095"/>
    <w:rsid w:val="00871286"/>
    <w:rsid w:val="00872984"/>
    <w:rsid w:val="00872F03"/>
    <w:rsid w:val="00875D34"/>
    <w:rsid w:val="008775BC"/>
    <w:rsid w:val="00880EBA"/>
    <w:rsid w:val="008811EB"/>
    <w:rsid w:val="00881620"/>
    <w:rsid w:val="00884583"/>
    <w:rsid w:val="0088568C"/>
    <w:rsid w:val="00891437"/>
    <w:rsid w:val="00893184"/>
    <w:rsid w:val="008939D9"/>
    <w:rsid w:val="00893CD3"/>
    <w:rsid w:val="008963A6"/>
    <w:rsid w:val="00897D21"/>
    <w:rsid w:val="008A1927"/>
    <w:rsid w:val="008A25D4"/>
    <w:rsid w:val="008A3B5F"/>
    <w:rsid w:val="008A4481"/>
    <w:rsid w:val="008A44FD"/>
    <w:rsid w:val="008A7B70"/>
    <w:rsid w:val="008A7C3C"/>
    <w:rsid w:val="008A7D79"/>
    <w:rsid w:val="008B1EBF"/>
    <w:rsid w:val="008B1FE1"/>
    <w:rsid w:val="008B5563"/>
    <w:rsid w:val="008B56D3"/>
    <w:rsid w:val="008B7557"/>
    <w:rsid w:val="008B7751"/>
    <w:rsid w:val="008B77CA"/>
    <w:rsid w:val="008C178E"/>
    <w:rsid w:val="008C2577"/>
    <w:rsid w:val="008C4124"/>
    <w:rsid w:val="008C424F"/>
    <w:rsid w:val="008C4A4F"/>
    <w:rsid w:val="008C5979"/>
    <w:rsid w:val="008D0E4F"/>
    <w:rsid w:val="008D14F1"/>
    <w:rsid w:val="008D1C85"/>
    <w:rsid w:val="008D2566"/>
    <w:rsid w:val="008D3062"/>
    <w:rsid w:val="008D4687"/>
    <w:rsid w:val="008D47B4"/>
    <w:rsid w:val="008D4CDF"/>
    <w:rsid w:val="008D518A"/>
    <w:rsid w:val="008D568B"/>
    <w:rsid w:val="008D7036"/>
    <w:rsid w:val="008E0781"/>
    <w:rsid w:val="008E33F5"/>
    <w:rsid w:val="008E5DEF"/>
    <w:rsid w:val="008E68F5"/>
    <w:rsid w:val="008E6CC9"/>
    <w:rsid w:val="008F0605"/>
    <w:rsid w:val="008F0F81"/>
    <w:rsid w:val="008F275F"/>
    <w:rsid w:val="008F67D3"/>
    <w:rsid w:val="008F7899"/>
    <w:rsid w:val="008F79F4"/>
    <w:rsid w:val="00900A1B"/>
    <w:rsid w:val="00901B92"/>
    <w:rsid w:val="0090348E"/>
    <w:rsid w:val="00906842"/>
    <w:rsid w:val="00906C67"/>
    <w:rsid w:val="00907E5C"/>
    <w:rsid w:val="009124B7"/>
    <w:rsid w:val="00916CF9"/>
    <w:rsid w:val="00916F4E"/>
    <w:rsid w:val="0091712E"/>
    <w:rsid w:val="00920D75"/>
    <w:rsid w:val="00920F7E"/>
    <w:rsid w:val="00921456"/>
    <w:rsid w:val="009218F6"/>
    <w:rsid w:val="00921BFE"/>
    <w:rsid w:val="009231B3"/>
    <w:rsid w:val="00923641"/>
    <w:rsid w:val="00923B96"/>
    <w:rsid w:val="00925C57"/>
    <w:rsid w:val="00927559"/>
    <w:rsid w:val="00932AD0"/>
    <w:rsid w:val="00933440"/>
    <w:rsid w:val="009349F3"/>
    <w:rsid w:val="009369D3"/>
    <w:rsid w:val="00936E84"/>
    <w:rsid w:val="00941A60"/>
    <w:rsid w:val="00946B23"/>
    <w:rsid w:val="00946E4A"/>
    <w:rsid w:val="009474CC"/>
    <w:rsid w:val="009500F5"/>
    <w:rsid w:val="009509D6"/>
    <w:rsid w:val="00950FD6"/>
    <w:rsid w:val="009537DB"/>
    <w:rsid w:val="00954372"/>
    <w:rsid w:val="00960190"/>
    <w:rsid w:val="00960F0D"/>
    <w:rsid w:val="0096301E"/>
    <w:rsid w:val="00963592"/>
    <w:rsid w:val="00964CC8"/>
    <w:rsid w:val="00966590"/>
    <w:rsid w:val="0096660D"/>
    <w:rsid w:val="00967A4E"/>
    <w:rsid w:val="0097054B"/>
    <w:rsid w:val="0097068B"/>
    <w:rsid w:val="00970C3A"/>
    <w:rsid w:val="0097244F"/>
    <w:rsid w:val="00973F3F"/>
    <w:rsid w:val="00974C90"/>
    <w:rsid w:val="0097708C"/>
    <w:rsid w:val="0098683A"/>
    <w:rsid w:val="009902CA"/>
    <w:rsid w:val="009915D7"/>
    <w:rsid w:val="009919BA"/>
    <w:rsid w:val="00991A99"/>
    <w:rsid w:val="00996559"/>
    <w:rsid w:val="009972C1"/>
    <w:rsid w:val="009A0118"/>
    <w:rsid w:val="009A0F5A"/>
    <w:rsid w:val="009A12E6"/>
    <w:rsid w:val="009A2BD0"/>
    <w:rsid w:val="009A33F8"/>
    <w:rsid w:val="009A64CB"/>
    <w:rsid w:val="009A6A8F"/>
    <w:rsid w:val="009B2844"/>
    <w:rsid w:val="009B4BFB"/>
    <w:rsid w:val="009B5046"/>
    <w:rsid w:val="009C03AA"/>
    <w:rsid w:val="009C0734"/>
    <w:rsid w:val="009C1A8D"/>
    <w:rsid w:val="009C3695"/>
    <w:rsid w:val="009C3BA8"/>
    <w:rsid w:val="009C59F3"/>
    <w:rsid w:val="009C6931"/>
    <w:rsid w:val="009C6951"/>
    <w:rsid w:val="009C6C42"/>
    <w:rsid w:val="009D035C"/>
    <w:rsid w:val="009D06ED"/>
    <w:rsid w:val="009D5D76"/>
    <w:rsid w:val="009D5FA8"/>
    <w:rsid w:val="009D6995"/>
    <w:rsid w:val="009D719B"/>
    <w:rsid w:val="009E084A"/>
    <w:rsid w:val="009E14B5"/>
    <w:rsid w:val="009E319D"/>
    <w:rsid w:val="009E45E7"/>
    <w:rsid w:val="009E62DA"/>
    <w:rsid w:val="009E6B7F"/>
    <w:rsid w:val="009E7B85"/>
    <w:rsid w:val="009F212D"/>
    <w:rsid w:val="009F32BD"/>
    <w:rsid w:val="009F3FD6"/>
    <w:rsid w:val="009F4577"/>
    <w:rsid w:val="009F4D41"/>
    <w:rsid w:val="009F679F"/>
    <w:rsid w:val="009F77C1"/>
    <w:rsid w:val="00A02530"/>
    <w:rsid w:val="00A0331F"/>
    <w:rsid w:val="00A03461"/>
    <w:rsid w:val="00A04BC3"/>
    <w:rsid w:val="00A05B68"/>
    <w:rsid w:val="00A0793B"/>
    <w:rsid w:val="00A106F1"/>
    <w:rsid w:val="00A10C96"/>
    <w:rsid w:val="00A10F8C"/>
    <w:rsid w:val="00A11885"/>
    <w:rsid w:val="00A11D1E"/>
    <w:rsid w:val="00A153FF"/>
    <w:rsid w:val="00A15517"/>
    <w:rsid w:val="00A155D9"/>
    <w:rsid w:val="00A17BDC"/>
    <w:rsid w:val="00A20587"/>
    <w:rsid w:val="00A208F7"/>
    <w:rsid w:val="00A22C71"/>
    <w:rsid w:val="00A23A25"/>
    <w:rsid w:val="00A24B4E"/>
    <w:rsid w:val="00A251C5"/>
    <w:rsid w:val="00A25F6F"/>
    <w:rsid w:val="00A265E0"/>
    <w:rsid w:val="00A26B14"/>
    <w:rsid w:val="00A27EEC"/>
    <w:rsid w:val="00A30E19"/>
    <w:rsid w:val="00A31A58"/>
    <w:rsid w:val="00A31CF5"/>
    <w:rsid w:val="00A3226A"/>
    <w:rsid w:val="00A3265E"/>
    <w:rsid w:val="00A34430"/>
    <w:rsid w:val="00A345A8"/>
    <w:rsid w:val="00A34E39"/>
    <w:rsid w:val="00A3768B"/>
    <w:rsid w:val="00A40050"/>
    <w:rsid w:val="00A42F8A"/>
    <w:rsid w:val="00A43306"/>
    <w:rsid w:val="00A44C3E"/>
    <w:rsid w:val="00A465C0"/>
    <w:rsid w:val="00A505BB"/>
    <w:rsid w:val="00A522E2"/>
    <w:rsid w:val="00A5320D"/>
    <w:rsid w:val="00A540A7"/>
    <w:rsid w:val="00A5438E"/>
    <w:rsid w:val="00A54DA5"/>
    <w:rsid w:val="00A55842"/>
    <w:rsid w:val="00A5721C"/>
    <w:rsid w:val="00A579AA"/>
    <w:rsid w:val="00A60C64"/>
    <w:rsid w:val="00A61F17"/>
    <w:rsid w:val="00A62406"/>
    <w:rsid w:val="00A62B70"/>
    <w:rsid w:val="00A635C2"/>
    <w:rsid w:val="00A6443E"/>
    <w:rsid w:val="00A64786"/>
    <w:rsid w:val="00A65BD3"/>
    <w:rsid w:val="00A670EF"/>
    <w:rsid w:val="00A70544"/>
    <w:rsid w:val="00A70EFF"/>
    <w:rsid w:val="00A71DD0"/>
    <w:rsid w:val="00A72859"/>
    <w:rsid w:val="00A74B4B"/>
    <w:rsid w:val="00A75D71"/>
    <w:rsid w:val="00A75FB9"/>
    <w:rsid w:val="00A80934"/>
    <w:rsid w:val="00A81289"/>
    <w:rsid w:val="00A81FB0"/>
    <w:rsid w:val="00A82BB4"/>
    <w:rsid w:val="00A82ECA"/>
    <w:rsid w:val="00A86099"/>
    <w:rsid w:val="00A8645D"/>
    <w:rsid w:val="00A87E9D"/>
    <w:rsid w:val="00A900F4"/>
    <w:rsid w:val="00A936AE"/>
    <w:rsid w:val="00A95EDF"/>
    <w:rsid w:val="00A961F4"/>
    <w:rsid w:val="00A96DCE"/>
    <w:rsid w:val="00A97DCD"/>
    <w:rsid w:val="00AA0A73"/>
    <w:rsid w:val="00AA1311"/>
    <w:rsid w:val="00AA1FB8"/>
    <w:rsid w:val="00AA23F5"/>
    <w:rsid w:val="00AA2E61"/>
    <w:rsid w:val="00AA5F55"/>
    <w:rsid w:val="00AA6EE9"/>
    <w:rsid w:val="00AB4096"/>
    <w:rsid w:val="00AB6905"/>
    <w:rsid w:val="00AB73B5"/>
    <w:rsid w:val="00AC0D1F"/>
    <w:rsid w:val="00AC1511"/>
    <w:rsid w:val="00AC2C48"/>
    <w:rsid w:val="00AC4A1B"/>
    <w:rsid w:val="00AC4EE7"/>
    <w:rsid w:val="00AC6516"/>
    <w:rsid w:val="00AC653F"/>
    <w:rsid w:val="00AC67AD"/>
    <w:rsid w:val="00AC6CC5"/>
    <w:rsid w:val="00AD37FF"/>
    <w:rsid w:val="00AD4B5D"/>
    <w:rsid w:val="00AD5DF0"/>
    <w:rsid w:val="00AD7D6B"/>
    <w:rsid w:val="00AE13E0"/>
    <w:rsid w:val="00AE3D38"/>
    <w:rsid w:val="00AE5C0A"/>
    <w:rsid w:val="00AF0D37"/>
    <w:rsid w:val="00AF115E"/>
    <w:rsid w:val="00AF174C"/>
    <w:rsid w:val="00AF5BD5"/>
    <w:rsid w:val="00AF5C6D"/>
    <w:rsid w:val="00AF6B85"/>
    <w:rsid w:val="00AF7B9F"/>
    <w:rsid w:val="00B03135"/>
    <w:rsid w:val="00B034A3"/>
    <w:rsid w:val="00B04C3E"/>
    <w:rsid w:val="00B054F1"/>
    <w:rsid w:val="00B06CD7"/>
    <w:rsid w:val="00B06E1C"/>
    <w:rsid w:val="00B078DE"/>
    <w:rsid w:val="00B120EC"/>
    <w:rsid w:val="00B12333"/>
    <w:rsid w:val="00B12D03"/>
    <w:rsid w:val="00B13B26"/>
    <w:rsid w:val="00B13DF0"/>
    <w:rsid w:val="00B14114"/>
    <w:rsid w:val="00B14E4D"/>
    <w:rsid w:val="00B14F64"/>
    <w:rsid w:val="00B1506F"/>
    <w:rsid w:val="00B1523B"/>
    <w:rsid w:val="00B16A69"/>
    <w:rsid w:val="00B16D2C"/>
    <w:rsid w:val="00B22AC4"/>
    <w:rsid w:val="00B22EF7"/>
    <w:rsid w:val="00B25290"/>
    <w:rsid w:val="00B25AED"/>
    <w:rsid w:val="00B25BEC"/>
    <w:rsid w:val="00B3004B"/>
    <w:rsid w:val="00B305C8"/>
    <w:rsid w:val="00B3098A"/>
    <w:rsid w:val="00B31CA7"/>
    <w:rsid w:val="00B3349E"/>
    <w:rsid w:val="00B3440D"/>
    <w:rsid w:val="00B344E4"/>
    <w:rsid w:val="00B34A2D"/>
    <w:rsid w:val="00B367C0"/>
    <w:rsid w:val="00B372C0"/>
    <w:rsid w:val="00B40374"/>
    <w:rsid w:val="00B40E3A"/>
    <w:rsid w:val="00B42D11"/>
    <w:rsid w:val="00B43047"/>
    <w:rsid w:val="00B4590D"/>
    <w:rsid w:val="00B467F8"/>
    <w:rsid w:val="00B502DF"/>
    <w:rsid w:val="00B5332B"/>
    <w:rsid w:val="00B54E62"/>
    <w:rsid w:val="00B554DF"/>
    <w:rsid w:val="00B55D36"/>
    <w:rsid w:val="00B60075"/>
    <w:rsid w:val="00B60A7A"/>
    <w:rsid w:val="00B60E8B"/>
    <w:rsid w:val="00B626D9"/>
    <w:rsid w:val="00B63336"/>
    <w:rsid w:val="00B64D0A"/>
    <w:rsid w:val="00B65439"/>
    <w:rsid w:val="00B6555D"/>
    <w:rsid w:val="00B70A23"/>
    <w:rsid w:val="00B72A60"/>
    <w:rsid w:val="00B74298"/>
    <w:rsid w:val="00B75E7D"/>
    <w:rsid w:val="00B76E60"/>
    <w:rsid w:val="00B77C93"/>
    <w:rsid w:val="00B808BE"/>
    <w:rsid w:val="00B80E09"/>
    <w:rsid w:val="00B82CF7"/>
    <w:rsid w:val="00B82E54"/>
    <w:rsid w:val="00B83D88"/>
    <w:rsid w:val="00B84510"/>
    <w:rsid w:val="00B85F9A"/>
    <w:rsid w:val="00B861A6"/>
    <w:rsid w:val="00B8652E"/>
    <w:rsid w:val="00B92E4B"/>
    <w:rsid w:val="00B92E52"/>
    <w:rsid w:val="00B93E1C"/>
    <w:rsid w:val="00B951ED"/>
    <w:rsid w:val="00B96AAC"/>
    <w:rsid w:val="00B97BBD"/>
    <w:rsid w:val="00B97E83"/>
    <w:rsid w:val="00BA0398"/>
    <w:rsid w:val="00BA061E"/>
    <w:rsid w:val="00BA06DA"/>
    <w:rsid w:val="00BA112C"/>
    <w:rsid w:val="00BA2544"/>
    <w:rsid w:val="00BA2590"/>
    <w:rsid w:val="00BA378A"/>
    <w:rsid w:val="00BA3C11"/>
    <w:rsid w:val="00BA4293"/>
    <w:rsid w:val="00BB3A35"/>
    <w:rsid w:val="00BB4161"/>
    <w:rsid w:val="00BB6A19"/>
    <w:rsid w:val="00BB7ED5"/>
    <w:rsid w:val="00BC0228"/>
    <w:rsid w:val="00BC0D04"/>
    <w:rsid w:val="00BC10D5"/>
    <w:rsid w:val="00BC1D22"/>
    <w:rsid w:val="00BC2290"/>
    <w:rsid w:val="00BC2440"/>
    <w:rsid w:val="00BC269E"/>
    <w:rsid w:val="00BC4A57"/>
    <w:rsid w:val="00BC4C4C"/>
    <w:rsid w:val="00BD1B3B"/>
    <w:rsid w:val="00BD673D"/>
    <w:rsid w:val="00BD7E17"/>
    <w:rsid w:val="00BE12CA"/>
    <w:rsid w:val="00BE14A5"/>
    <w:rsid w:val="00BE2793"/>
    <w:rsid w:val="00BE2C55"/>
    <w:rsid w:val="00BE30A0"/>
    <w:rsid w:val="00BE3B9C"/>
    <w:rsid w:val="00BE48BD"/>
    <w:rsid w:val="00BE55D1"/>
    <w:rsid w:val="00BE5B5B"/>
    <w:rsid w:val="00BE6BBD"/>
    <w:rsid w:val="00BE6E09"/>
    <w:rsid w:val="00BE7A13"/>
    <w:rsid w:val="00BE7EB5"/>
    <w:rsid w:val="00BF06B6"/>
    <w:rsid w:val="00BF1DE7"/>
    <w:rsid w:val="00BF414A"/>
    <w:rsid w:val="00C00538"/>
    <w:rsid w:val="00C00C51"/>
    <w:rsid w:val="00C00CE6"/>
    <w:rsid w:val="00C02741"/>
    <w:rsid w:val="00C02C43"/>
    <w:rsid w:val="00C03923"/>
    <w:rsid w:val="00C06141"/>
    <w:rsid w:val="00C073E3"/>
    <w:rsid w:val="00C103F1"/>
    <w:rsid w:val="00C113B9"/>
    <w:rsid w:val="00C12A16"/>
    <w:rsid w:val="00C12BE9"/>
    <w:rsid w:val="00C14AA0"/>
    <w:rsid w:val="00C14B9A"/>
    <w:rsid w:val="00C14CCA"/>
    <w:rsid w:val="00C1506D"/>
    <w:rsid w:val="00C170CF"/>
    <w:rsid w:val="00C20C56"/>
    <w:rsid w:val="00C21DA2"/>
    <w:rsid w:val="00C22294"/>
    <w:rsid w:val="00C244CA"/>
    <w:rsid w:val="00C25ACB"/>
    <w:rsid w:val="00C3083D"/>
    <w:rsid w:val="00C33D9C"/>
    <w:rsid w:val="00C353AB"/>
    <w:rsid w:val="00C353B7"/>
    <w:rsid w:val="00C365D2"/>
    <w:rsid w:val="00C370ED"/>
    <w:rsid w:val="00C3776C"/>
    <w:rsid w:val="00C379BF"/>
    <w:rsid w:val="00C37A65"/>
    <w:rsid w:val="00C40B75"/>
    <w:rsid w:val="00C415C5"/>
    <w:rsid w:val="00C418C3"/>
    <w:rsid w:val="00C42238"/>
    <w:rsid w:val="00C42CA4"/>
    <w:rsid w:val="00C42D07"/>
    <w:rsid w:val="00C43167"/>
    <w:rsid w:val="00C471F4"/>
    <w:rsid w:val="00C513F7"/>
    <w:rsid w:val="00C51860"/>
    <w:rsid w:val="00C51B50"/>
    <w:rsid w:val="00C525C5"/>
    <w:rsid w:val="00C533B3"/>
    <w:rsid w:val="00C53D27"/>
    <w:rsid w:val="00C56CCA"/>
    <w:rsid w:val="00C575A6"/>
    <w:rsid w:val="00C60575"/>
    <w:rsid w:val="00C60746"/>
    <w:rsid w:val="00C63AD1"/>
    <w:rsid w:val="00C65D78"/>
    <w:rsid w:val="00C65EEE"/>
    <w:rsid w:val="00C66A08"/>
    <w:rsid w:val="00C6742D"/>
    <w:rsid w:val="00C6767E"/>
    <w:rsid w:val="00C67E8B"/>
    <w:rsid w:val="00C67EC6"/>
    <w:rsid w:val="00C71FB1"/>
    <w:rsid w:val="00C72506"/>
    <w:rsid w:val="00C72612"/>
    <w:rsid w:val="00C728C2"/>
    <w:rsid w:val="00C74D46"/>
    <w:rsid w:val="00C769E0"/>
    <w:rsid w:val="00C76C1C"/>
    <w:rsid w:val="00C80A92"/>
    <w:rsid w:val="00C815E0"/>
    <w:rsid w:val="00C82C57"/>
    <w:rsid w:val="00C83D7C"/>
    <w:rsid w:val="00C86019"/>
    <w:rsid w:val="00C86402"/>
    <w:rsid w:val="00C90A4C"/>
    <w:rsid w:val="00C93750"/>
    <w:rsid w:val="00C940D9"/>
    <w:rsid w:val="00C945EC"/>
    <w:rsid w:val="00C95A1A"/>
    <w:rsid w:val="00C95FDE"/>
    <w:rsid w:val="00CA0D86"/>
    <w:rsid w:val="00CA2BDA"/>
    <w:rsid w:val="00CA4EBC"/>
    <w:rsid w:val="00CA6A26"/>
    <w:rsid w:val="00CB1553"/>
    <w:rsid w:val="00CB5BDB"/>
    <w:rsid w:val="00CB5C6A"/>
    <w:rsid w:val="00CC1864"/>
    <w:rsid w:val="00CC310F"/>
    <w:rsid w:val="00CC3763"/>
    <w:rsid w:val="00CC7569"/>
    <w:rsid w:val="00CC79A8"/>
    <w:rsid w:val="00CC79E7"/>
    <w:rsid w:val="00CD0C2B"/>
    <w:rsid w:val="00CD10F7"/>
    <w:rsid w:val="00CD12F9"/>
    <w:rsid w:val="00CD32AC"/>
    <w:rsid w:val="00CD3F62"/>
    <w:rsid w:val="00CD424E"/>
    <w:rsid w:val="00CD4A3F"/>
    <w:rsid w:val="00CD5434"/>
    <w:rsid w:val="00CD5AF6"/>
    <w:rsid w:val="00CD6178"/>
    <w:rsid w:val="00CD630D"/>
    <w:rsid w:val="00CD63EA"/>
    <w:rsid w:val="00CE1BB4"/>
    <w:rsid w:val="00CE287E"/>
    <w:rsid w:val="00CE2885"/>
    <w:rsid w:val="00CE2AA2"/>
    <w:rsid w:val="00CE5704"/>
    <w:rsid w:val="00CE5AD2"/>
    <w:rsid w:val="00CE5BA6"/>
    <w:rsid w:val="00CF20DD"/>
    <w:rsid w:val="00CF27D2"/>
    <w:rsid w:val="00CF3653"/>
    <w:rsid w:val="00CF4A4B"/>
    <w:rsid w:val="00CF4F30"/>
    <w:rsid w:val="00D0004A"/>
    <w:rsid w:val="00D00089"/>
    <w:rsid w:val="00D00959"/>
    <w:rsid w:val="00D00DAC"/>
    <w:rsid w:val="00D00F1B"/>
    <w:rsid w:val="00D0453F"/>
    <w:rsid w:val="00D04877"/>
    <w:rsid w:val="00D053D5"/>
    <w:rsid w:val="00D0555C"/>
    <w:rsid w:val="00D0574E"/>
    <w:rsid w:val="00D0584A"/>
    <w:rsid w:val="00D05E63"/>
    <w:rsid w:val="00D065ED"/>
    <w:rsid w:val="00D07ADC"/>
    <w:rsid w:val="00D100FB"/>
    <w:rsid w:val="00D11BC5"/>
    <w:rsid w:val="00D134E2"/>
    <w:rsid w:val="00D17D31"/>
    <w:rsid w:val="00D20ABD"/>
    <w:rsid w:val="00D24A21"/>
    <w:rsid w:val="00D24E12"/>
    <w:rsid w:val="00D24EDC"/>
    <w:rsid w:val="00D27F89"/>
    <w:rsid w:val="00D304BF"/>
    <w:rsid w:val="00D326CA"/>
    <w:rsid w:val="00D328EE"/>
    <w:rsid w:val="00D511E3"/>
    <w:rsid w:val="00D53637"/>
    <w:rsid w:val="00D5377A"/>
    <w:rsid w:val="00D53FB6"/>
    <w:rsid w:val="00D5402D"/>
    <w:rsid w:val="00D54DA5"/>
    <w:rsid w:val="00D56243"/>
    <w:rsid w:val="00D578F6"/>
    <w:rsid w:val="00D60CA0"/>
    <w:rsid w:val="00D61A98"/>
    <w:rsid w:val="00D6497D"/>
    <w:rsid w:val="00D65C2F"/>
    <w:rsid w:val="00D67795"/>
    <w:rsid w:val="00D70CB1"/>
    <w:rsid w:val="00D717CE"/>
    <w:rsid w:val="00D73354"/>
    <w:rsid w:val="00D7376F"/>
    <w:rsid w:val="00D75231"/>
    <w:rsid w:val="00D761BE"/>
    <w:rsid w:val="00D7627D"/>
    <w:rsid w:val="00D8080F"/>
    <w:rsid w:val="00D81C73"/>
    <w:rsid w:val="00D84DB7"/>
    <w:rsid w:val="00D85B65"/>
    <w:rsid w:val="00D86261"/>
    <w:rsid w:val="00D90200"/>
    <w:rsid w:val="00D92915"/>
    <w:rsid w:val="00D942EA"/>
    <w:rsid w:val="00D97466"/>
    <w:rsid w:val="00D9793C"/>
    <w:rsid w:val="00DA20A6"/>
    <w:rsid w:val="00DB09D8"/>
    <w:rsid w:val="00DB0A6E"/>
    <w:rsid w:val="00DB2DCF"/>
    <w:rsid w:val="00DB2F3D"/>
    <w:rsid w:val="00DB5915"/>
    <w:rsid w:val="00DB6E50"/>
    <w:rsid w:val="00DC0AF4"/>
    <w:rsid w:val="00DC24EE"/>
    <w:rsid w:val="00DC2FBA"/>
    <w:rsid w:val="00DC3FA3"/>
    <w:rsid w:val="00DC5F9E"/>
    <w:rsid w:val="00DC71D2"/>
    <w:rsid w:val="00DD14A7"/>
    <w:rsid w:val="00DD18CE"/>
    <w:rsid w:val="00DD3C18"/>
    <w:rsid w:val="00DD4505"/>
    <w:rsid w:val="00DE092D"/>
    <w:rsid w:val="00DE464E"/>
    <w:rsid w:val="00DE4A27"/>
    <w:rsid w:val="00DE50F0"/>
    <w:rsid w:val="00DE54A0"/>
    <w:rsid w:val="00DE5B73"/>
    <w:rsid w:val="00DF2540"/>
    <w:rsid w:val="00DF31B1"/>
    <w:rsid w:val="00DF652A"/>
    <w:rsid w:val="00DF7611"/>
    <w:rsid w:val="00DF768F"/>
    <w:rsid w:val="00E01C77"/>
    <w:rsid w:val="00E01D4E"/>
    <w:rsid w:val="00E04AE1"/>
    <w:rsid w:val="00E04B61"/>
    <w:rsid w:val="00E04C2F"/>
    <w:rsid w:val="00E06C4C"/>
    <w:rsid w:val="00E0743D"/>
    <w:rsid w:val="00E076A8"/>
    <w:rsid w:val="00E11107"/>
    <w:rsid w:val="00E12DB0"/>
    <w:rsid w:val="00E141F6"/>
    <w:rsid w:val="00E15AC0"/>
    <w:rsid w:val="00E160D4"/>
    <w:rsid w:val="00E17A19"/>
    <w:rsid w:val="00E17EEA"/>
    <w:rsid w:val="00E2149F"/>
    <w:rsid w:val="00E21773"/>
    <w:rsid w:val="00E21CE9"/>
    <w:rsid w:val="00E24305"/>
    <w:rsid w:val="00E24519"/>
    <w:rsid w:val="00E24934"/>
    <w:rsid w:val="00E24DD0"/>
    <w:rsid w:val="00E30238"/>
    <w:rsid w:val="00E3061B"/>
    <w:rsid w:val="00E30992"/>
    <w:rsid w:val="00E30B9E"/>
    <w:rsid w:val="00E315A5"/>
    <w:rsid w:val="00E32AB1"/>
    <w:rsid w:val="00E35341"/>
    <w:rsid w:val="00E35CB0"/>
    <w:rsid w:val="00E3615B"/>
    <w:rsid w:val="00E40086"/>
    <w:rsid w:val="00E419AE"/>
    <w:rsid w:val="00E42396"/>
    <w:rsid w:val="00E44D65"/>
    <w:rsid w:val="00E45125"/>
    <w:rsid w:val="00E451EE"/>
    <w:rsid w:val="00E46364"/>
    <w:rsid w:val="00E46FC4"/>
    <w:rsid w:val="00E47A83"/>
    <w:rsid w:val="00E52580"/>
    <w:rsid w:val="00E5393A"/>
    <w:rsid w:val="00E557F8"/>
    <w:rsid w:val="00E567FB"/>
    <w:rsid w:val="00E56A6A"/>
    <w:rsid w:val="00E61078"/>
    <w:rsid w:val="00E63976"/>
    <w:rsid w:val="00E63C3A"/>
    <w:rsid w:val="00E705D8"/>
    <w:rsid w:val="00E70F59"/>
    <w:rsid w:val="00E7109D"/>
    <w:rsid w:val="00E7277A"/>
    <w:rsid w:val="00E73C61"/>
    <w:rsid w:val="00E746EE"/>
    <w:rsid w:val="00E75186"/>
    <w:rsid w:val="00E766CA"/>
    <w:rsid w:val="00E80081"/>
    <w:rsid w:val="00E81244"/>
    <w:rsid w:val="00E82C7A"/>
    <w:rsid w:val="00E86378"/>
    <w:rsid w:val="00E8741A"/>
    <w:rsid w:val="00E87551"/>
    <w:rsid w:val="00E878FC"/>
    <w:rsid w:val="00E87F84"/>
    <w:rsid w:val="00E9257D"/>
    <w:rsid w:val="00E928AD"/>
    <w:rsid w:val="00E92D66"/>
    <w:rsid w:val="00E93439"/>
    <w:rsid w:val="00E93E68"/>
    <w:rsid w:val="00E95778"/>
    <w:rsid w:val="00E97A08"/>
    <w:rsid w:val="00EA01B3"/>
    <w:rsid w:val="00EA106A"/>
    <w:rsid w:val="00EA17D1"/>
    <w:rsid w:val="00EA1F41"/>
    <w:rsid w:val="00EA2280"/>
    <w:rsid w:val="00EA2752"/>
    <w:rsid w:val="00EA2A93"/>
    <w:rsid w:val="00EA31D6"/>
    <w:rsid w:val="00EA64AD"/>
    <w:rsid w:val="00EA66C3"/>
    <w:rsid w:val="00EB2349"/>
    <w:rsid w:val="00EB3956"/>
    <w:rsid w:val="00EB6423"/>
    <w:rsid w:val="00EC25E6"/>
    <w:rsid w:val="00EC27A0"/>
    <w:rsid w:val="00EC3115"/>
    <w:rsid w:val="00EC4531"/>
    <w:rsid w:val="00ED01C6"/>
    <w:rsid w:val="00ED3B4E"/>
    <w:rsid w:val="00ED5EE0"/>
    <w:rsid w:val="00ED6BE1"/>
    <w:rsid w:val="00ED6FF9"/>
    <w:rsid w:val="00ED769E"/>
    <w:rsid w:val="00ED7E21"/>
    <w:rsid w:val="00EE1B1D"/>
    <w:rsid w:val="00EE1D69"/>
    <w:rsid w:val="00EE4AF7"/>
    <w:rsid w:val="00EE54EF"/>
    <w:rsid w:val="00EE67C8"/>
    <w:rsid w:val="00EE682F"/>
    <w:rsid w:val="00EE69CC"/>
    <w:rsid w:val="00EF7D10"/>
    <w:rsid w:val="00F00416"/>
    <w:rsid w:val="00F00A2F"/>
    <w:rsid w:val="00F012A5"/>
    <w:rsid w:val="00F015FC"/>
    <w:rsid w:val="00F01D93"/>
    <w:rsid w:val="00F0406D"/>
    <w:rsid w:val="00F05180"/>
    <w:rsid w:val="00F12B22"/>
    <w:rsid w:val="00F13A92"/>
    <w:rsid w:val="00F14EBA"/>
    <w:rsid w:val="00F14F9B"/>
    <w:rsid w:val="00F154B3"/>
    <w:rsid w:val="00F15FCD"/>
    <w:rsid w:val="00F16C4F"/>
    <w:rsid w:val="00F20992"/>
    <w:rsid w:val="00F21463"/>
    <w:rsid w:val="00F22952"/>
    <w:rsid w:val="00F233EC"/>
    <w:rsid w:val="00F24DED"/>
    <w:rsid w:val="00F26D94"/>
    <w:rsid w:val="00F3054B"/>
    <w:rsid w:val="00F316B5"/>
    <w:rsid w:val="00F316FE"/>
    <w:rsid w:val="00F31A09"/>
    <w:rsid w:val="00F3247C"/>
    <w:rsid w:val="00F35585"/>
    <w:rsid w:val="00F36389"/>
    <w:rsid w:val="00F369B5"/>
    <w:rsid w:val="00F37030"/>
    <w:rsid w:val="00F406FB"/>
    <w:rsid w:val="00F41D0E"/>
    <w:rsid w:val="00F424BC"/>
    <w:rsid w:val="00F43005"/>
    <w:rsid w:val="00F431D0"/>
    <w:rsid w:val="00F4554D"/>
    <w:rsid w:val="00F52761"/>
    <w:rsid w:val="00F52CC9"/>
    <w:rsid w:val="00F52D72"/>
    <w:rsid w:val="00F53252"/>
    <w:rsid w:val="00F537D9"/>
    <w:rsid w:val="00F5550C"/>
    <w:rsid w:val="00F563EB"/>
    <w:rsid w:val="00F5653A"/>
    <w:rsid w:val="00F60728"/>
    <w:rsid w:val="00F64C31"/>
    <w:rsid w:val="00F66716"/>
    <w:rsid w:val="00F67BFE"/>
    <w:rsid w:val="00F70D19"/>
    <w:rsid w:val="00F70D51"/>
    <w:rsid w:val="00F737BA"/>
    <w:rsid w:val="00F75675"/>
    <w:rsid w:val="00F76D91"/>
    <w:rsid w:val="00F76E5D"/>
    <w:rsid w:val="00F800E8"/>
    <w:rsid w:val="00F82B79"/>
    <w:rsid w:val="00F83BB6"/>
    <w:rsid w:val="00F83C11"/>
    <w:rsid w:val="00F83E4B"/>
    <w:rsid w:val="00F84274"/>
    <w:rsid w:val="00F84B55"/>
    <w:rsid w:val="00F868B8"/>
    <w:rsid w:val="00F86996"/>
    <w:rsid w:val="00F90492"/>
    <w:rsid w:val="00F90BB8"/>
    <w:rsid w:val="00F935CE"/>
    <w:rsid w:val="00F93C31"/>
    <w:rsid w:val="00F9484E"/>
    <w:rsid w:val="00F95AA3"/>
    <w:rsid w:val="00F9640D"/>
    <w:rsid w:val="00FA2D06"/>
    <w:rsid w:val="00FA2E33"/>
    <w:rsid w:val="00FA31D3"/>
    <w:rsid w:val="00FA4B08"/>
    <w:rsid w:val="00FA4E1F"/>
    <w:rsid w:val="00FA63E6"/>
    <w:rsid w:val="00FA6C0E"/>
    <w:rsid w:val="00FA6F80"/>
    <w:rsid w:val="00FA730D"/>
    <w:rsid w:val="00FB0764"/>
    <w:rsid w:val="00FB0BE3"/>
    <w:rsid w:val="00FB1682"/>
    <w:rsid w:val="00FB2253"/>
    <w:rsid w:val="00FB25FE"/>
    <w:rsid w:val="00FB3138"/>
    <w:rsid w:val="00FB4F70"/>
    <w:rsid w:val="00FB6A0B"/>
    <w:rsid w:val="00FC0C09"/>
    <w:rsid w:val="00FC262D"/>
    <w:rsid w:val="00FC337D"/>
    <w:rsid w:val="00FC4F1E"/>
    <w:rsid w:val="00FC6312"/>
    <w:rsid w:val="00FC7A4B"/>
    <w:rsid w:val="00FD167A"/>
    <w:rsid w:val="00FD2328"/>
    <w:rsid w:val="00FD2BD6"/>
    <w:rsid w:val="00FD3CAF"/>
    <w:rsid w:val="00FD4A81"/>
    <w:rsid w:val="00FD4C65"/>
    <w:rsid w:val="00FD5D25"/>
    <w:rsid w:val="00FD66C8"/>
    <w:rsid w:val="00FD79DA"/>
    <w:rsid w:val="00FD7C1D"/>
    <w:rsid w:val="00FE28D5"/>
    <w:rsid w:val="00FE49F7"/>
    <w:rsid w:val="00FE5BE4"/>
    <w:rsid w:val="00FE68F1"/>
    <w:rsid w:val="00FF0905"/>
    <w:rsid w:val="00FF3C7F"/>
    <w:rsid w:val="00FF3EB7"/>
    <w:rsid w:val="00FF45F2"/>
    <w:rsid w:val="00FF4DAC"/>
    <w:rsid w:val="00FF56E4"/>
    <w:rsid w:val="00FF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864"/>
    <w:pPr>
      <w:widowControl w:val="0"/>
    </w:pPr>
    <w:rPr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149F"/>
    <w:pPr>
      <w:keepNext/>
      <w:spacing w:before="180" w:after="180" w:line="720" w:lineRule="auto"/>
      <w:outlineLvl w:val="0"/>
    </w:pPr>
    <w:rPr>
      <w:rFonts w:ascii="Cambria" w:hAnsi="Cambria" w:cs="Cambria"/>
      <w:b/>
      <w:bCs/>
      <w:kern w:val="52"/>
      <w:sz w:val="52"/>
      <w:szCs w:val="52"/>
      <w:lang w:eastAsia="zh-CN"/>
    </w:rPr>
  </w:style>
  <w:style w:type="paragraph" w:styleId="Heading2">
    <w:name w:val="heading 2"/>
    <w:aliases w:val="h1"/>
    <w:basedOn w:val="Normal"/>
    <w:next w:val="Normal"/>
    <w:link w:val="Heading2Char"/>
    <w:uiPriority w:val="99"/>
    <w:qFormat/>
    <w:rsid w:val="005E600C"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77CA"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149F"/>
    <w:rPr>
      <w:rFonts w:ascii="Cambria" w:eastAsia="PMingLiU" w:hAnsi="Cambria" w:cs="Cambria"/>
      <w:b/>
      <w:bCs/>
      <w:kern w:val="52"/>
      <w:sz w:val="52"/>
      <w:szCs w:val="52"/>
    </w:rPr>
  </w:style>
  <w:style w:type="character" w:customStyle="1" w:styleId="Heading2Char">
    <w:name w:val="Heading 2 Char"/>
    <w:aliases w:val="h1 Char"/>
    <w:basedOn w:val="DefaultParagraphFont"/>
    <w:link w:val="Heading2"/>
    <w:uiPriority w:val="9"/>
    <w:semiHidden/>
    <w:rsid w:val="00200178"/>
    <w:rPr>
      <w:rFonts w:asciiTheme="majorHAnsi" w:eastAsiaTheme="majorEastAsia" w:hAnsiTheme="majorHAnsi" w:cstheme="majorBidi"/>
      <w:b/>
      <w:bCs/>
      <w:sz w:val="32"/>
      <w:szCs w:val="32"/>
      <w:lang w:eastAsia="zh-TW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F4A4B"/>
    <w:rPr>
      <w:rFonts w:ascii="Arial" w:eastAsia="PMingLiU" w:hAnsi="Arial" w:cs="Arial"/>
      <w:b/>
      <w:bCs/>
      <w:kern w:val="2"/>
      <w:sz w:val="36"/>
      <w:szCs w:val="36"/>
      <w:lang w:val="en-US" w:eastAsia="zh-TW"/>
    </w:rPr>
  </w:style>
  <w:style w:type="paragraph" w:customStyle="1" w:styleId="a">
    <w:name w:val="附表一"/>
    <w:basedOn w:val="Normal"/>
    <w:autoRedefine/>
    <w:uiPriority w:val="99"/>
    <w:rsid w:val="00855692"/>
    <w:pPr>
      <w:snapToGrid w:val="0"/>
      <w:jc w:val="center"/>
    </w:pPr>
    <w:rPr>
      <w:rFonts w:ascii="DFLiHeiBold" w:eastAsia="DFLiHeiBold" w:hAnsi="PMingLiU" w:cs="DFLiHeiBold"/>
      <w:b/>
      <w:bCs/>
      <w:color w:val="3366FF"/>
      <w:sz w:val="28"/>
      <w:szCs w:val="28"/>
    </w:rPr>
  </w:style>
  <w:style w:type="character" w:styleId="Hyperlink">
    <w:name w:val="Hyperlink"/>
    <w:basedOn w:val="DefaultParagraphFont"/>
    <w:uiPriority w:val="99"/>
    <w:rsid w:val="003B6CB6"/>
    <w:rPr>
      <w:color w:val="0000FF"/>
      <w:u w:val="single"/>
    </w:rPr>
  </w:style>
  <w:style w:type="character" w:customStyle="1" w:styleId="graycolor1">
    <w:name w:val="graycolor1"/>
    <w:uiPriority w:val="99"/>
    <w:rsid w:val="0000284C"/>
    <w:rPr>
      <w:color w:val="auto"/>
    </w:rPr>
  </w:style>
  <w:style w:type="paragraph" w:customStyle="1" w:styleId="Achievement">
    <w:name w:val="Achievement"/>
    <w:basedOn w:val="BodyText"/>
    <w:uiPriority w:val="99"/>
    <w:rsid w:val="0000284C"/>
    <w:pPr>
      <w:widowControl/>
      <w:numPr>
        <w:numId w:val="1"/>
      </w:numPr>
      <w:tabs>
        <w:tab w:val="clear" w:pos="360"/>
      </w:tabs>
      <w:spacing w:after="60" w:line="220" w:lineRule="atLeast"/>
      <w:ind w:right="245"/>
      <w:jc w:val="both"/>
    </w:pPr>
    <w:rPr>
      <w:rFonts w:ascii="Arial" w:eastAsia="Batang" w:hAnsi="Arial" w:cs="Arial"/>
      <w:spacing w:val="-5"/>
      <w:kern w:val="0"/>
      <w:sz w:val="20"/>
      <w:szCs w:val="20"/>
      <w:lang w:eastAsia="en-US"/>
    </w:rPr>
  </w:style>
  <w:style w:type="paragraph" w:customStyle="1" w:styleId="CompanyNameOne">
    <w:name w:val="Company Name One"/>
    <w:basedOn w:val="Normal"/>
    <w:next w:val="Normal"/>
    <w:link w:val="CompanyNameOneChar"/>
    <w:autoRedefine/>
    <w:uiPriority w:val="99"/>
    <w:rsid w:val="0000284C"/>
    <w:pPr>
      <w:widowControl/>
      <w:tabs>
        <w:tab w:val="left" w:pos="2160"/>
        <w:tab w:val="right" w:pos="6480"/>
      </w:tabs>
      <w:spacing w:before="240" w:after="40" w:line="220" w:lineRule="atLeast"/>
    </w:pPr>
    <w:rPr>
      <w:rFonts w:ascii="Arial" w:eastAsia="Batang" w:hAnsi="Arial" w:cs="Arial"/>
      <w:lang w:eastAsia="en-US"/>
    </w:rPr>
  </w:style>
  <w:style w:type="character" w:customStyle="1" w:styleId="CompanyNameOneChar">
    <w:name w:val="Company Name One Char"/>
    <w:link w:val="CompanyNameOne"/>
    <w:uiPriority w:val="99"/>
    <w:locked/>
    <w:rsid w:val="0000284C"/>
    <w:rPr>
      <w:rFonts w:ascii="Arial" w:eastAsia="Batang" w:hAnsi="Arial" w:cs="Arial"/>
      <w:kern w:val="2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00284C"/>
    <w:rPr>
      <w:b/>
      <w:bCs/>
    </w:rPr>
  </w:style>
  <w:style w:type="paragraph" w:styleId="BodyText">
    <w:name w:val="Body Text"/>
    <w:basedOn w:val="Normal"/>
    <w:link w:val="BodyTextChar"/>
    <w:uiPriority w:val="99"/>
    <w:rsid w:val="0000284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00178"/>
    <w:rPr>
      <w:sz w:val="24"/>
      <w:szCs w:val="24"/>
      <w:lang w:eastAsia="zh-TW"/>
    </w:rPr>
  </w:style>
  <w:style w:type="paragraph" w:styleId="NormalWeb">
    <w:name w:val="Normal (Web)"/>
    <w:basedOn w:val="Normal"/>
    <w:uiPriority w:val="99"/>
    <w:rsid w:val="00AE5C0A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character" w:styleId="CommentReference">
    <w:name w:val="annotation reference"/>
    <w:basedOn w:val="DefaultParagraphFont"/>
    <w:uiPriority w:val="99"/>
    <w:semiHidden/>
    <w:rsid w:val="009B504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9B504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178"/>
    <w:rPr>
      <w:sz w:val="24"/>
      <w:szCs w:val="24"/>
      <w:lang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B50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17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9B5046"/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178"/>
    <w:rPr>
      <w:sz w:val="0"/>
      <w:szCs w:val="0"/>
      <w:lang w:eastAsia="zh-TW"/>
    </w:rPr>
  </w:style>
  <w:style w:type="character" w:customStyle="1" w:styleId="w2">
    <w:name w:val="w2"/>
    <w:basedOn w:val="DefaultParagraphFont"/>
    <w:uiPriority w:val="99"/>
    <w:rsid w:val="000029FD"/>
  </w:style>
  <w:style w:type="table" w:styleId="TableWeb1">
    <w:name w:val="Table Web 1"/>
    <w:basedOn w:val="TableNormal"/>
    <w:uiPriority w:val="99"/>
    <w:rsid w:val="00CB1553"/>
    <w:pPr>
      <w:widowControl w:val="0"/>
    </w:pPr>
    <w:rPr>
      <w:kern w:val="0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">
    <w:name w:val="2"/>
    <w:basedOn w:val="Normal"/>
    <w:uiPriority w:val="99"/>
    <w:rsid w:val="00673D66"/>
    <w:pPr>
      <w:autoSpaceDE w:val="0"/>
      <w:autoSpaceDN w:val="0"/>
      <w:adjustRightInd w:val="0"/>
      <w:jc w:val="both"/>
    </w:pPr>
    <w:rPr>
      <w:rFonts w:ascii="全真楷書" w:eastAsia="全真楷書" w:cs="全真楷書"/>
      <w:kern w:val="0"/>
      <w:sz w:val="32"/>
      <w:szCs w:val="32"/>
    </w:rPr>
  </w:style>
  <w:style w:type="table" w:styleId="TableGrid">
    <w:name w:val="Table Grid"/>
    <w:basedOn w:val="TableNormal"/>
    <w:uiPriority w:val="99"/>
    <w:rsid w:val="00F95AA3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DC2FB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5E60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00178"/>
    <w:rPr>
      <w:sz w:val="18"/>
      <w:szCs w:val="18"/>
      <w:lang w:eastAsia="zh-TW"/>
    </w:rPr>
  </w:style>
  <w:style w:type="character" w:customStyle="1" w:styleId="postbody">
    <w:name w:val="postbody"/>
    <w:uiPriority w:val="99"/>
    <w:rsid w:val="00676F5D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B31C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00178"/>
    <w:rPr>
      <w:sz w:val="18"/>
      <w:szCs w:val="18"/>
      <w:lang w:eastAsia="zh-TW"/>
    </w:rPr>
  </w:style>
  <w:style w:type="character" w:styleId="HTMLTypewriter">
    <w:name w:val="HTML Typewriter"/>
    <w:basedOn w:val="DefaultParagraphFont"/>
    <w:uiPriority w:val="99"/>
    <w:rsid w:val="00E24DD0"/>
    <w:rPr>
      <w:rFonts w:ascii="MingLiU" w:eastAsia="MingLiU" w:hAnsi="MingLiU" w:cs="MingLiU"/>
      <w:sz w:val="24"/>
      <w:szCs w:val="24"/>
    </w:rPr>
  </w:style>
  <w:style w:type="character" w:customStyle="1" w:styleId="style451">
    <w:name w:val="style451"/>
    <w:uiPriority w:val="99"/>
    <w:rsid w:val="00E44D65"/>
    <w:rPr>
      <w:rFonts w:ascii="Times New Roman" w:hAnsi="Times New Roman" w:cs="Times New Roman"/>
      <w:b/>
      <w:bCs/>
      <w:color w:val="0000FF"/>
      <w:sz w:val="18"/>
      <w:szCs w:val="18"/>
    </w:rPr>
  </w:style>
  <w:style w:type="character" w:customStyle="1" w:styleId="style91">
    <w:name w:val="style91"/>
    <w:uiPriority w:val="99"/>
    <w:rsid w:val="000077AE"/>
    <w:rPr>
      <w:color w:val="auto"/>
    </w:rPr>
  </w:style>
  <w:style w:type="character" w:customStyle="1" w:styleId="bookname1">
    <w:name w:val="book_name1"/>
    <w:uiPriority w:val="99"/>
    <w:rsid w:val="001A3E24"/>
    <w:rPr>
      <w:b/>
      <w:bCs/>
      <w:color w:val="auto"/>
      <w:sz w:val="24"/>
      <w:szCs w:val="24"/>
    </w:rPr>
  </w:style>
  <w:style w:type="character" w:customStyle="1" w:styleId="memtxt041">
    <w:name w:val="mem_txt041"/>
    <w:uiPriority w:val="99"/>
    <w:rsid w:val="00472A2C"/>
    <w:rPr>
      <w:rFonts w:ascii="Arial" w:hAnsi="Arial" w:cs="Arial"/>
      <w:b/>
      <w:bCs/>
      <w:color w:val="auto"/>
      <w:sz w:val="15"/>
      <w:szCs w:val="15"/>
    </w:rPr>
  </w:style>
  <w:style w:type="character" w:customStyle="1" w:styleId="memtxt031">
    <w:name w:val="mem_txt031"/>
    <w:uiPriority w:val="99"/>
    <w:rsid w:val="00472A2C"/>
    <w:rPr>
      <w:rFonts w:ascii="Arial" w:hAnsi="Arial" w:cs="Arial"/>
      <w:color w:val="auto"/>
      <w:sz w:val="13"/>
      <w:szCs w:val="13"/>
      <w:u w:val="none"/>
      <w:effect w:val="none"/>
    </w:rPr>
  </w:style>
  <w:style w:type="character" w:customStyle="1" w:styleId="newstxt031">
    <w:name w:val="news_txt031"/>
    <w:uiPriority w:val="99"/>
    <w:rsid w:val="00472A2C"/>
    <w:rPr>
      <w:rFonts w:ascii="Arial" w:hAnsi="Arial" w:cs="Arial"/>
      <w:color w:val="FF0000"/>
      <w:sz w:val="15"/>
      <w:szCs w:val="15"/>
    </w:rPr>
  </w:style>
  <w:style w:type="character" w:styleId="PageNumber">
    <w:name w:val="page number"/>
    <w:basedOn w:val="DefaultParagraphFont"/>
    <w:uiPriority w:val="99"/>
    <w:rsid w:val="00A70544"/>
  </w:style>
  <w:style w:type="character" w:customStyle="1" w:styleId="style71">
    <w:name w:val="style71"/>
    <w:uiPriority w:val="99"/>
    <w:rsid w:val="00D92915"/>
    <w:rPr>
      <w:color w:val="auto"/>
    </w:rPr>
  </w:style>
  <w:style w:type="paragraph" w:customStyle="1" w:styleId="Default">
    <w:name w:val="Default"/>
    <w:uiPriority w:val="99"/>
    <w:rsid w:val="00FD7C1D"/>
    <w:pPr>
      <w:widowControl w:val="0"/>
      <w:autoSpaceDE w:val="0"/>
      <w:autoSpaceDN w:val="0"/>
      <w:adjustRightInd w:val="0"/>
    </w:pPr>
    <w:rPr>
      <w:rFonts w:ascii="Wingdings 2" w:hAnsi="Wingdings 2" w:cs="Wingdings 2"/>
      <w:color w:val="000000"/>
      <w:kern w:val="0"/>
      <w:sz w:val="24"/>
      <w:szCs w:val="24"/>
      <w:lang w:eastAsia="zh-TW"/>
    </w:rPr>
  </w:style>
  <w:style w:type="paragraph" w:customStyle="1" w:styleId="a0">
    <w:name w:val="（一）講"/>
    <w:basedOn w:val="Normal"/>
    <w:autoRedefine/>
    <w:uiPriority w:val="99"/>
    <w:rsid w:val="00107673"/>
    <w:pPr>
      <w:snapToGrid w:val="0"/>
      <w:spacing w:line="440" w:lineRule="exact"/>
      <w:ind w:left="680" w:hanging="680"/>
    </w:pPr>
    <w:rPr>
      <w:rFonts w:eastAsia="DFKai-SB"/>
      <w:b/>
      <w:bCs/>
      <w:color w:val="000000"/>
      <w:spacing w:val="6"/>
      <w:sz w:val="28"/>
      <w:szCs w:val="28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CD63E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00178"/>
    <w:rPr>
      <w:rFonts w:ascii="Arial" w:hAnsi="Arial" w:cs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CD63E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00178"/>
    <w:rPr>
      <w:rFonts w:ascii="Arial" w:hAnsi="Arial" w:cs="Arial"/>
      <w:vanish/>
      <w:sz w:val="16"/>
      <w:szCs w:val="16"/>
      <w:lang w:eastAsia="zh-TW"/>
    </w:rPr>
  </w:style>
  <w:style w:type="paragraph" w:styleId="ListParagraph">
    <w:name w:val="List Paragraph"/>
    <w:basedOn w:val="Normal"/>
    <w:uiPriority w:val="99"/>
    <w:qFormat/>
    <w:rsid w:val="00C56CCA"/>
    <w:pPr>
      <w:ind w:leftChars="200" w:left="480"/>
    </w:pPr>
  </w:style>
  <w:style w:type="character" w:customStyle="1" w:styleId="apple-converted-space">
    <w:name w:val="apple-converted-space"/>
    <w:uiPriority w:val="99"/>
    <w:rsid w:val="00D54DA5"/>
  </w:style>
  <w:style w:type="paragraph" w:styleId="List">
    <w:name w:val="List"/>
    <w:basedOn w:val="Normal"/>
    <w:uiPriority w:val="99"/>
    <w:rsid w:val="007C32BD"/>
    <w:pPr>
      <w:adjustRightInd w:val="0"/>
      <w:spacing w:line="360" w:lineRule="atLeast"/>
      <w:ind w:left="480" w:hanging="480"/>
      <w:textAlignment w:val="baseline"/>
    </w:pPr>
    <w:rPr>
      <w:rFonts w:eastAsia="MingLiU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1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1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1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1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1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1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248</Words>
  <Characters>1420</Characters>
  <Application>Microsoft Office Outlook</Application>
  <DocSecurity>0</DocSecurity>
  <Lines>0</Lines>
  <Paragraphs>0</Paragraphs>
  <ScaleCrop>false</ScaleCrop>
  <Company>extend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美玲</dc:creator>
  <cp:keywords/>
  <dc:description/>
  <cp:lastModifiedBy>VNN.R9</cp:lastModifiedBy>
  <cp:revision>4</cp:revision>
  <cp:lastPrinted>2016-03-30T02:03:00Z</cp:lastPrinted>
  <dcterms:created xsi:type="dcterms:W3CDTF">2016-03-30T13:46:00Z</dcterms:created>
  <dcterms:modified xsi:type="dcterms:W3CDTF">2016-04-01T10:10:00Z</dcterms:modified>
</cp:coreProperties>
</file>