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790" w:rsidRDefault="00420790" w:rsidP="009F0C4F">
      <w:pPr>
        <w:jc w:val="center"/>
        <w:rPr>
          <w:rFonts w:cs="Times New Roman"/>
          <w:b/>
          <w:bCs/>
        </w:rPr>
      </w:pPr>
      <w:r w:rsidRPr="009F0C4F">
        <w:rPr>
          <w:rFonts w:cs="宋体" w:hint="eastAsia"/>
          <w:b/>
          <w:bCs/>
        </w:rPr>
        <w:t>普利茅斯大学夏令营登记表</w:t>
      </w:r>
    </w:p>
    <w:p w:rsidR="00420790" w:rsidRDefault="00420790" w:rsidP="009F0C4F">
      <w:pPr>
        <w:jc w:val="center"/>
        <w:rPr>
          <w:b/>
          <w:bCs/>
        </w:rPr>
      </w:pPr>
      <w:r>
        <w:rPr>
          <w:b/>
          <w:bCs/>
        </w:rPr>
        <w:t>2016</w:t>
      </w:r>
      <w:bookmarkStart w:id="0" w:name="_GoBack"/>
      <w:bookmarkEnd w:id="0"/>
    </w:p>
    <w:p w:rsidR="00420790" w:rsidRPr="009F0C4F" w:rsidRDefault="00420790" w:rsidP="009F0C4F">
      <w:pPr>
        <w:jc w:val="center"/>
        <w:rPr>
          <w:rFonts w:cs="Times New Roman"/>
          <w:b/>
          <w:bCs/>
        </w:rPr>
      </w:pPr>
    </w:p>
    <w:p w:rsidR="00420790" w:rsidRDefault="00420790" w:rsidP="00382C0E">
      <w:pPr>
        <w:pStyle w:val="ListParagraph"/>
        <w:numPr>
          <w:ilvl w:val="1"/>
          <w:numId w:val="2"/>
        </w:numPr>
        <w:ind w:firstLineChars="0"/>
        <w:rPr>
          <w:rFonts w:cs="Times New Roman"/>
        </w:rPr>
      </w:pPr>
      <w:r>
        <w:t>4</w:t>
      </w:r>
      <w:r>
        <w:rPr>
          <w:rFonts w:cs="宋体" w:hint="eastAsia"/>
        </w:rPr>
        <w:t>周夏令营（适合所有学生）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="00420790" w:rsidRPr="000D5AF5" w:rsidRDefault="00420790">
      <w:pPr>
        <w:rPr>
          <w:rFonts w:cs="Times New Roman"/>
        </w:rPr>
      </w:pPr>
    </w:p>
    <w:p w:rsidR="00420790" w:rsidRDefault="00420790">
      <w:r>
        <w:rPr>
          <w:rFonts w:cs="宋体" w:hint="eastAsia"/>
        </w:rPr>
        <w:t>合作院校</w:t>
      </w:r>
      <w:r>
        <w:t>: __________</w:t>
      </w:r>
      <w:r>
        <w:rPr>
          <w:rFonts w:cs="宋体" w:hint="eastAsia"/>
        </w:rPr>
        <w:t>江南大学</w:t>
      </w:r>
      <w:r>
        <w:t>________________</w:t>
      </w:r>
    </w:p>
    <w:p w:rsidR="00420790" w:rsidRDefault="00420790"/>
    <w:tbl>
      <w:tblPr>
        <w:tblW w:w="903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04"/>
        <w:gridCol w:w="1704"/>
        <w:gridCol w:w="1704"/>
        <w:gridCol w:w="1705"/>
        <w:gridCol w:w="2222"/>
      </w:tblGrid>
      <w:tr w:rsidR="00420790" w:rsidRPr="00BE47EE">
        <w:tc>
          <w:tcPr>
            <w:tcW w:w="1704" w:type="dxa"/>
          </w:tcPr>
          <w:p w:rsidR="00420790" w:rsidRPr="00BE47EE" w:rsidRDefault="00420790" w:rsidP="00BE47EE">
            <w:pPr>
              <w:jc w:val="center"/>
              <w:rPr>
                <w:rFonts w:cs="Times New Roman"/>
                <w:b/>
                <w:bCs/>
              </w:rPr>
            </w:pPr>
            <w:r w:rsidRPr="00BE47EE">
              <w:rPr>
                <w:rFonts w:cs="宋体" w:hint="eastAsia"/>
                <w:b/>
                <w:bCs/>
              </w:rPr>
              <w:t>姓名</w:t>
            </w:r>
          </w:p>
        </w:tc>
        <w:tc>
          <w:tcPr>
            <w:tcW w:w="1704" w:type="dxa"/>
          </w:tcPr>
          <w:p w:rsidR="00420790" w:rsidRPr="00BE47EE" w:rsidRDefault="00420790" w:rsidP="00BE47EE">
            <w:pPr>
              <w:jc w:val="center"/>
              <w:rPr>
                <w:rFonts w:cs="Times New Roman"/>
                <w:b/>
                <w:bCs/>
              </w:rPr>
            </w:pPr>
            <w:r w:rsidRPr="00BE47EE">
              <w:rPr>
                <w:rFonts w:cs="宋体" w:hint="eastAsia"/>
                <w:b/>
                <w:bCs/>
              </w:rPr>
              <w:t>生日</w:t>
            </w:r>
          </w:p>
        </w:tc>
        <w:tc>
          <w:tcPr>
            <w:tcW w:w="1704" w:type="dxa"/>
          </w:tcPr>
          <w:p w:rsidR="00420790" w:rsidRPr="00BE47EE" w:rsidRDefault="00420790" w:rsidP="00BE47EE">
            <w:pPr>
              <w:jc w:val="center"/>
              <w:rPr>
                <w:rFonts w:cs="Times New Roman"/>
                <w:b/>
                <w:bCs/>
              </w:rPr>
            </w:pPr>
            <w:r w:rsidRPr="00BE47EE">
              <w:rPr>
                <w:rFonts w:cs="宋体" w:hint="eastAsia"/>
                <w:b/>
                <w:bCs/>
              </w:rPr>
              <w:t>年级</w:t>
            </w:r>
          </w:p>
        </w:tc>
        <w:tc>
          <w:tcPr>
            <w:tcW w:w="1705" w:type="dxa"/>
          </w:tcPr>
          <w:p w:rsidR="00420790" w:rsidRPr="00BE47EE" w:rsidRDefault="00420790" w:rsidP="00BE47EE">
            <w:pPr>
              <w:jc w:val="center"/>
              <w:rPr>
                <w:rFonts w:cs="Times New Roman"/>
                <w:b/>
                <w:bCs/>
              </w:rPr>
            </w:pPr>
            <w:r w:rsidRPr="00BE47EE">
              <w:rPr>
                <w:rFonts w:cs="宋体" w:hint="eastAsia"/>
                <w:b/>
                <w:bCs/>
              </w:rPr>
              <w:t>专业</w:t>
            </w:r>
          </w:p>
        </w:tc>
        <w:tc>
          <w:tcPr>
            <w:tcW w:w="2222" w:type="dxa"/>
          </w:tcPr>
          <w:p w:rsidR="00420790" w:rsidRPr="00BE47EE" w:rsidRDefault="00420790" w:rsidP="00BE47EE">
            <w:pPr>
              <w:jc w:val="center"/>
              <w:rPr>
                <w:b/>
                <w:bCs/>
              </w:rPr>
            </w:pPr>
            <w:r w:rsidRPr="00BE47EE">
              <w:rPr>
                <w:rFonts w:cs="宋体" w:hint="eastAsia"/>
                <w:b/>
                <w:bCs/>
              </w:rPr>
              <w:t>联系电话和</w:t>
            </w:r>
            <w:r w:rsidRPr="00BE47EE">
              <w:rPr>
                <w:b/>
                <w:bCs/>
              </w:rPr>
              <w:t>QQ</w:t>
            </w:r>
          </w:p>
        </w:tc>
      </w:tr>
      <w:tr w:rsidR="00420790" w:rsidRPr="00BE47EE"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5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2222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</w:tr>
      <w:tr w:rsidR="00420790" w:rsidRPr="00BE47EE"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5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2222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</w:tr>
      <w:tr w:rsidR="00420790" w:rsidRPr="00BE47EE"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5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2222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</w:tr>
      <w:tr w:rsidR="00420790" w:rsidRPr="00BE47EE"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5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2222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</w:tr>
      <w:tr w:rsidR="00420790" w:rsidRPr="00BE47EE"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5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2222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</w:tr>
      <w:tr w:rsidR="00420790" w:rsidRPr="00BE47EE"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5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2222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</w:tr>
      <w:tr w:rsidR="00420790" w:rsidRPr="00BE47EE"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5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2222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</w:tr>
      <w:tr w:rsidR="00420790" w:rsidRPr="00BE47EE"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5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2222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</w:tr>
      <w:tr w:rsidR="00420790" w:rsidRPr="00BE47EE"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4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1705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  <w:tc>
          <w:tcPr>
            <w:tcW w:w="2222" w:type="dxa"/>
          </w:tcPr>
          <w:p w:rsidR="00420790" w:rsidRPr="00BE47EE" w:rsidRDefault="00420790">
            <w:pPr>
              <w:rPr>
                <w:rFonts w:cs="Times New Roman"/>
              </w:rPr>
            </w:pPr>
          </w:p>
        </w:tc>
      </w:tr>
    </w:tbl>
    <w:p w:rsidR="00420790" w:rsidRDefault="00420790">
      <w:pPr>
        <w:rPr>
          <w:rFonts w:cs="Times New Roman"/>
        </w:rPr>
      </w:pPr>
    </w:p>
    <w:sectPr w:rsidR="00420790" w:rsidSect="00E805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790" w:rsidRDefault="00420790" w:rsidP="00382C0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20790" w:rsidRDefault="00420790" w:rsidP="00382C0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790" w:rsidRDefault="00420790" w:rsidP="00382C0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20790" w:rsidRDefault="00420790" w:rsidP="00382C0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F38AB"/>
    <w:multiLevelType w:val="hybridMultilevel"/>
    <w:tmpl w:val="5E44E3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>
    <w:nsid w:val="5447725B"/>
    <w:multiLevelType w:val="hybridMultilevel"/>
    <w:tmpl w:val="2F9004DC"/>
    <w:lvl w:ilvl="0" w:tplc="0E68E7E4">
      <w:start w:val="1"/>
      <w:numFmt w:val="bullet"/>
      <w:lvlText w:val=""/>
      <w:lvlJc w:val="left"/>
      <w:pPr>
        <w:ind w:left="840" w:hanging="420"/>
      </w:pPr>
      <w:rPr>
        <w:rFonts w:ascii="Wingdings" w:hAnsi="Wingdings" w:cs="Wingdings" w:hint="default"/>
      </w:rPr>
    </w:lvl>
    <w:lvl w:ilvl="1" w:tplc="0E68E7E4">
      <w:start w:val="1"/>
      <w:numFmt w:val="bullet"/>
      <w:lvlText w:val="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0C4F"/>
    <w:rsid w:val="000019D3"/>
    <w:rsid w:val="00001DAB"/>
    <w:rsid w:val="00003420"/>
    <w:rsid w:val="000044B6"/>
    <w:rsid w:val="0000651F"/>
    <w:rsid w:val="00006750"/>
    <w:rsid w:val="00007388"/>
    <w:rsid w:val="0001001A"/>
    <w:rsid w:val="000113DD"/>
    <w:rsid w:val="00011CB7"/>
    <w:rsid w:val="00011DFE"/>
    <w:rsid w:val="000142B6"/>
    <w:rsid w:val="000148C3"/>
    <w:rsid w:val="00015802"/>
    <w:rsid w:val="00016782"/>
    <w:rsid w:val="00016C23"/>
    <w:rsid w:val="00020EDD"/>
    <w:rsid w:val="0002137D"/>
    <w:rsid w:val="000217D6"/>
    <w:rsid w:val="00022AA8"/>
    <w:rsid w:val="00023129"/>
    <w:rsid w:val="00024002"/>
    <w:rsid w:val="00025090"/>
    <w:rsid w:val="000253B3"/>
    <w:rsid w:val="00026067"/>
    <w:rsid w:val="000270BF"/>
    <w:rsid w:val="0003044C"/>
    <w:rsid w:val="00030590"/>
    <w:rsid w:val="000307C9"/>
    <w:rsid w:val="00030F3C"/>
    <w:rsid w:val="0003159A"/>
    <w:rsid w:val="00031955"/>
    <w:rsid w:val="000319AA"/>
    <w:rsid w:val="00031D1B"/>
    <w:rsid w:val="000325E8"/>
    <w:rsid w:val="0003319F"/>
    <w:rsid w:val="00040BD0"/>
    <w:rsid w:val="000436AA"/>
    <w:rsid w:val="000436CF"/>
    <w:rsid w:val="00044248"/>
    <w:rsid w:val="000449D6"/>
    <w:rsid w:val="000471C3"/>
    <w:rsid w:val="0004729F"/>
    <w:rsid w:val="0005092A"/>
    <w:rsid w:val="00050C84"/>
    <w:rsid w:val="000512A0"/>
    <w:rsid w:val="000557D0"/>
    <w:rsid w:val="0005677E"/>
    <w:rsid w:val="00061FEB"/>
    <w:rsid w:val="00063E41"/>
    <w:rsid w:val="00064EC5"/>
    <w:rsid w:val="00065C2F"/>
    <w:rsid w:val="00067F59"/>
    <w:rsid w:val="00070922"/>
    <w:rsid w:val="00071AE6"/>
    <w:rsid w:val="00072C6A"/>
    <w:rsid w:val="00073C70"/>
    <w:rsid w:val="00074135"/>
    <w:rsid w:val="00074277"/>
    <w:rsid w:val="00082DEF"/>
    <w:rsid w:val="000832A7"/>
    <w:rsid w:val="0008334B"/>
    <w:rsid w:val="00083981"/>
    <w:rsid w:val="00083B8B"/>
    <w:rsid w:val="00084601"/>
    <w:rsid w:val="00084650"/>
    <w:rsid w:val="00085256"/>
    <w:rsid w:val="000853C9"/>
    <w:rsid w:val="0008577F"/>
    <w:rsid w:val="00085971"/>
    <w:rsid w:val="00085B90"/>
    <w:rsid w:val="000876F3"/>
    <w:rsid w:val="0009017B"/>
    <w:rsid w:val="000911A6"/>
    <w:rsid w:val="0009153C"/>
    <w:rsid w:val="00091B5D"/>
    <w:rsid w:val="000929E1"/>
    <w:rsid w:val="00092C4C"/>
    <w:rsid w:val="00092CF7"/>
    <w:rsid w:val="00092E50"/>
    <w:rsid w:val="0009412C"/>
    <w:rsid w:val="00094410"/>
    <w:rsid w:val="0009488D"/>
    <w:rsid w:val="000948E1"/>
    <w:rsid w:val="00096866"/>
    <w:rsid w:val="00096C8E"/>
    <w:rsid w:val="00096CB9"/>
    <w:rsid w:val="00097529"/>
    <w:rsid w:val="0009769F"/>
    <w:rsid w:val="000976B4"/>
    <w:rsid w:val="00097CFB"/>
    <w:rsid w:val="000A02D6"/>
    <w:rsid w:val="000A0CB8"/>
    <w:rsid w:val="000A0D25"/>
    <w:rsid w:val="000A124F"/>
    <w:rsid w:val="000A2696"/>
    <w:rsid w:val="000A3AC1"/>
    <w:rsid w:val="000A4610"/>
    <w:rsid w:val="000A4B0B"/>
    <w:rsid w:val="000A503F"/>
    <w:rsid w:val="000A7A6F"/>
    <w:rsid w:val="000B0C84"/>
    <w:rsid w:val="000B2859"/>
    <w:rsid w:val="000B2997"/>
    <w:rsid w:val="000B4857"/>
    <w:rsid w:val="000B4A3A"/>
    <w:rsid w:val="000B6B6B"/>
    <w:rsid w:val="000B7826"/>
    <w:rsid w:val="000C0F10"/>
    <w:rsid w:val="000C281C"/>
    <w:rsid w:val="000C3AEE"/>
    <w:rsid w:val="000C4FC7"/>
    <w:rsid w:val="000C65EA"/>
    <w:rsid w:val="000C6928"/>
    <w:rsid w:val="000C7398"/>
    <w:rsid w:val="000C7B92"/>
    <w:rsid w:val="000D126A"/>
    <w:rsid w:val="000D13E3"/>
    <w:rsid w:val="000D18C0"/>
    <w:rsid w:val="000D20CC"/>
    <w:rsid w:val="000D26C6"/>
    <w:rsid w:val="000D3951"/>
    <w:rsid w:val="000D3EA2"/>
    <w:rsid w:val="000D54CE"/>
    <w:rsid w:val="000D5AF5"/>
    <w:rsid w:val="000D6DB9"/>
    <w:rsid w:val="000D752A"/>
    <w:rsid w:val="000E3A56"/>
    <w:rsid w:val="000E4787"/>
    <w:rsid w:val="000E5A28"/>
    <w:rsid w:val="000E5F33"/>
    <w:rsid w:val="000F2952"/>
    <w:rsid w:val="000F32ED"/>
    <w:rsid w:val="000F396D"/>
    <w:rsid w:val="000F42C8"/>
    <w:rsid w:val="000F4D8E"/>
    <w:rsid w:val="000F531B"/>
    <w:rsid w:val="000F538A"/>
    <w:rsid w:val="000F69CA"/>
    <w:rsid w:val="000F754B"/>
    <w:rsid w:val="00100331"/>
    <w:rsid w:val="00100796"/>
    <w:rsid w:val="00103154"/>
    <w:rsid w:val="00105A70"/>
    <w:rsid w:val="00106300"/>
    <w:rsid w:val="00107605"/>
    <w:rsid w:val="001127CD"/>
    <w:rsid w:val="00112831"/>
    <w:rsid w:val="00112E0D"/>
    <w:rsid w:val="00112F2A"/>
    <w:rsid w:val="001134EF"/>
    <w:rsid w:val="00114D66"/>
    <w:rsid w:val="00116712"/>
    <w:rsid w:val="001177D3"/>
    <w:rsid w:val="00117832"/>
    <w:rsid w:val="00120062"/>
    <w:rsid w:val="001206F6"/>
    <w:rsid w:val="001225E6"/>
    <w:rsid w:val="00122AD2"/>
    <w:rsid w:val="00122C6F"/>
    <w:rsid w:val="00123483"/>
    <w:rsid w:val="00123604"/>
    <w:rsid w:val="001240E2"/>
    <w:rsid w:val="001244C4"/>
    <w:rsid w:val="00130A0C"/>
    <w:rsid w:val="0013118D"/>
    <w:rsid w:val="001315FE"/>
    <w:rsid w:val="001320A3"/>
    <w:rsid w:val="001330ED"/>
    <w:rsid w:val="00135A7D"/>
    <w:rsid w:val="001375DC"/>
    <w:rsid w:val="00140E44"/>
    <w:rsid w:val="001416D8"/>
    <w:rsid w:val="00141CA8"/>
    <w:rsid w:val="0014362A"/>
    <w:rsid w:val="001444B6"/>
    <w:rsid w:val="00147A30"/>
    <w:rsid w:val="001500BB"/>
    <w:rsid w:val="0015234C"/>
    <w:rsid w:val="00153BE1"/>
    <w:rsid w:val="001551DC"/>
    <w:rsid w:val="001555F6"/>
    <w:rsid w:val="00156C09"/>
    <w:rsid w:val="00157991"/>
    <w:rsid w:val="00157D57"/>
    <w:rsid w:val="00163441"/>
    <w:rsid w:val="00164268"/>
    <w:rsid w:val="00164B92"/>
    <w:rsid w:val="0016600C"/>
    <w:rsid w:val="001660AB"/>
    <w:rsid w:val="00167A0E"/>
    <w:rsid w:val="00167E33"/>
    <w:rsid w:val="00167FCA"/>
    <w:rsid w:val="0017032D"/>
    <w:rsid w:val="0017068D"/>
    <w:rsid w:val="00172046"/>
    <w:rsid w:val="0017595E"/>
    <w:rsid w:val="00176202"/>
    <w:rsid w:val="001762A9"/>
    <w:rsid w:val="00176EFD"/>
    <w:rsid w:val="001771CF"/>
    <w:rsid w:val="001779F7"/>
    <w:rsid w:val="00177FB0"/>
    <w:rsid w:val="00180D1A"/>
    <w:rsid w:val="001818E0"/>
    <w:rsid w:val="0018267A"/>
    <w:rsid w:val="00182B5A"/>
    <w:rsid w:val="00182D7F"/>
    <w:rsid w:val="001836F8"/>
    <w:rsid w:val="00183870"/>
    <w:rsid w:val="00183ED7"/>
    <w:rsid w:val="0018439F"/>
    <w:rsid w:val="00184B25"/>
    <w:rsid w:val="00184F17"/>
    <w:rsid w:val="001858C5"/>
    <w:rsid w:val="00185EAD"/>
    <w:rsid w:val="0018625C"/>
    <w:rsid w:val="00190A1B"/>
    <w:rsid w:val="0019610E"/>
    <w:rsid w:val="00197F9C"/>
    <w:rsid w:val="001A0E2E"/>
    <w:rsid w:val="001A1E86"/>
    <w:rsid w:val="001A2470"/>
    <w:rsid w:val="001A6DEA"/>
    <w:rsid w:val="001A70FC"/>
    <w:rsid w:val="001B09F9"/>
    <w:rsid w:val="001B5F06"/>
    <w:rsid w:val="001B6BBE"/>
    <w:rsid w:val="001B6F12"/>
    <w:rsid w:val="001B7A83"/>
    <w:rsid w:val="001C0522"/>
    <w:rsid w:val="001C0F90"/>
    <w:rsid w:val="001C25EF"/>
    <w:rsid w:val="001C3AA4"/>
    <w:rsid w:val="001C3CD3"/>
    <w:rsid w:val="001C3E8B"/>
    <w:rsid w:val="001C4F34"/>
    <w:rsid w:val="001C5125"/>
    <w:rsid w:val="001C55FC"/>
    <w:rsid w:val="001C5708"/>
    <w:rsid w:val="001C7BEA"/>
    <w:rsid w:val="001D0D0E"/>
    <w:rsid w:val="001D13EC"/>
    <w:rsid w:val="001D1717"/>
    <w:rsid w:val="001D4D3F"/>
    <w:rsid w:val="001D5ED0"/>
    <w:rsid w:val="001D6171"/>
    <w:rsid w:val="001D678E"/>
    <w:rsid w:val="001D6889"/>
    <w:rsid w:val="001D7169"/>
    <w:rsid w:val="001D7328"/>
    <w:rsid w:val="001E1ABC"/>
    <w:rsid w:val="001E27B7"/>
    <w:rsid w:val="001E2857"/>
    <w:rsid w:val="001E59E8"/>
    <w:rsid w:val="001E5BCB"/>
    <w:rsid w:val="001E6AE6"/>
    <w:rsid w:val="001F0E75"/>
    <w:rsid w:val="001F27C2"/>
    <w:rsid w:val="001F3D0E"/>
    <w:rsid w:val="001F4FE3"/>
    <w:rsid w:val="001F55AE"/>
    <w:rsid w:val="001F5679"/>
    <w:rsid w:val="001F617A"/>
    <w:rsid w:val="001F6AA3"/>
    <w:rsid w:val="001F7CEA"/>
    <w:rsid w:val="00201A0C"/>
    <w:rsid w:val="00201A7D"/>
    <w:rsid w:val="00204AFE"/>
    <w:rsid w:val="00204B1B"/>
    <w:rsid w:val="00204D93"/>
    <w:rsid w:val="00206276"/>
    <w:rsid w:val="002125CB"/>
    <w:rsid w:val="00213F82"/>
    <w:rsid w:val="0021470F"/>
    <w:rsid w:val="00214802"/>
    <w:rsid w:val="00220339"/>
    <w:rsid w:val="00221AA4"/>
    <w:rsid w:val="0022348B"/>
    <w:rsid w:val="002244EE"/>
    <w:rsid w:val="00226BD3"/>
    <w:rsid w:val="0023004C"/>
    <w:rsid w:val="002300EE"/>
    <w:rsid w:val="00230153"/>
    <w:rsid w:val="00231648"/>
    <w:rsid w:val="00231833"/>
    <w:rsid w:val="00231DA5"/>
    <w:rsid w:val="002329DF"/>
    <w:rsid w:val="00235800"/>
    <w:rsid w:val="0023631C"/>
    <w:rsid w:val="0023641E"/>
    <w:rsid w:val="00237FDD"/>
    <w:rsid w:val="0024075F"/>
    <w:rsid w:val="00240856"/>
    <w:rsid w:val="00242FEB"/>
    <w:rsid w:val="00244688"/>
    <w:rsid w:val="00245564"/>
    <w:rsid w:val="00245A08"/>
    <w:rsid w:val="00245C6B"/>
    <w:rsid w:val="0024791D"/>
    <w:rsid w:val="0025039F"/>
    <w:rsid w:val="00251BDB"/>
    <w:rsid w:val="00252508"/>
    <w:rsid w:val="002539D1"/>
    <w:rsid w:val="00253A4C"/>
    <w:rsid w:val="00253F0A"/>
    <w:rsid w:val="00254731"/>
    <w:rsid w:val="00256EB5"/>
    <w:rsid w:val="00257AA1"/>
    <w:rsid w:val="00262FD0"/>
    <w:rsid w:val="00265815"/>
    <w:rsid w:val="00265E2D"/>
    <w:rsid w:val="002661E3"/>
    <w:rsid w:val="00266435"/>
    <w:rsid w:val="0026747D"/>
    <w:rsid w:val="00267926"/>
    <w:rsid w:val="00267A25"/>
    <w:rsid w:val="002735D6"/>
    <w:rsid w:val="00274A97"/>
    <w:rsid w:val="002755B4"/>
    <w:rsid w:val="00275828"/>
    <w:rsid w:val="0027594E"/>
    <w:rsid w:val="00276111"/>
    <w:rsid w:val="00277AC4"/>
    <w:rsid w:val="0028161A"/>
    <w:rsid w:val="00282086"/>
    <w:rsid w:val="002834B3"/>
    <w:rsid w:val="00283B68"/>
    <w:rsid w:val="0028570F"/>
    <w:rsid w:val="0028620B"/>
    <w:rsid w:val="00286B73"/>
    <w:rsid w:val="00286DDC"/>
    <w:rsid w:val="00287878"/>
    <w:rsid w:val="00287D36"/>
    <w:rsid w:val="00290EDA"/>
    <w:rsid w:val="002921CC"/>
    <w:rsid w:val="00293B2E"/>
    <w:rsid w:val="0029467E"/>
    <w:rsid w:val="00295A1A"/>
    <w:rsid w:val="002960F9"/>
    <w:rsid w:val="00296AAB"/>
    <w:rsid w:val="002A031D"/>
    <w:rsid w:val="002A17DF"/>
    <w:rsid w:val="002A18C7"/>
    <w:rsid w:val="002A2E2B"/>
    <w:rsid w:val="002A3B57"/>
    <w:rsid w:val="002A42FF"/>
    <w:rsid w:val="002A50CC"/>
    <w:rsid w:val="002A51DD"/>
    <w:rsid w:val="002A550F"/>
    <w:rsid w:val="002A5F96"/>
    <w:rsid w:val="002A6C2B"/>
    <w:rsid w:val="002A708F"/>
    <w:rsid w:val="002A70E0"/>
    <w:rsid w:val="002A75AF"/>
    <w:rsid w:val="002A7E55"/>
    <w:rsid w:val="002B0BC7"/>
    <w:rsid w:val="002B2EB0"/>
    <w:rsid w:val="002B4918"/>
    <w:rsid w:val="002B4D1E"/>
    <w:rsid w:val="002B506E"/>
    <w:rsid w:val="002C0053"/>
    <w:rsid w:val="002C1AAD"/>
    <w:rsid w:val="002C1BDD"/>
    <w:rsid w:val="002C2665"/>
    <w:rsid w:val="002C2D1C"/>
    <w:rsid w:val="002C31E0"/>
    <w:rsid w:val="002C5E72"/>
    <w:rsid w:val="002C7F93"/>
    <w:rsid w:val="002D09BE"/>
    <w:rsid w:val="002D1959"/>
    <w:rsid w:val="002D3381"/>
    <w:rsid w:val="002D3AC8"/>
    <w:rsid w:val="002D3EEA"/>
    <w:rsid w:val="002D426F"/>
    <w:rsid w:val="002D5594"/>
    <w:rsid w:val="002D5827"/>
    <w:rsid w:val="002D6637"/>
    <w:rsid w:val="002D6B7F"/>
    <w:rsid w:val="002D7208"/>
    <w:rsid w:val="002E0C1D"/>
    <w:rsid w:val="002E0C81"/>
    <w:rsid w:val="002E1484"/>
    <w:rsid w:val="002E17B9"/>
    <w:rsid w:val="002E285D"/>
    <w:rsid w:val="002E2EFD"/>
    <w:rsid w:val="002E34BF"/>
    <w:rsid w:val="002E4375"/>
    <w:rsid w:val="002E4FE6"/>
    <w:rsid w:val="002E55AA"/>
    <w:rsid w:val="002E5C2E"/>
    <w:rsid w:val="002F0797"/>
    <w:rsid w:val="002F0E7C"/>
    <w:rsid w:val="002F261A"/>
    <w:rsid w:val="002F2E31"/>
    <w:rsid w:val="002F313B"/>
    <w:rsid w:val="002F6639"/>
    <w:rsid w:val="002F6A9D"/>
    <w:rsid w:val="00300F2A"/>
    <w:rsid w:val="0030179A"/>
    <w:rsid w:val="00301CC3"/>
    <w:rsid w:val="00302125"/>
    <w:rsid w:val="00302EBC"/>
    <w:rsid w:val="003037B3"/>
    <w:rsid w:val="00303C42"/>
    <w:rsid w:val="00303CF9"/>
    <w:rsid w:val="00303D89"/>
    <w:rsid w:val="003046E5"/>
    <w:rsid w:val="00306DA6"/>
    <w:rsid w:val="003075D2"/>
    <w:rsid w:val="00307E0B"/>
    <w:rsid w:val="00311B84"/>
    <w:rsid w:val="003139F7"/>
    <w:rsid w:val="003142FA"/>
    <w:rsid w:val="00314997"/>
    <w:rsid w:val="00314C78"/>
    <w:rsid w:val="0031557B"/>
    <w:rsid w:val="00316432"/>
    <w:rsid w:val="00316DAA"/>
    <w:rsid w:val="0031742A"/>
    <w:rsid w:val="0031793E"/>
    <w:rsid w:val="00320B7B"/>
    <w:rsid w:val="003213C4"/>
    <w:rsid w:val="00321599"/>
    <w:rsid w:val="0032538A"/>
    <w:rsid w:val="003267AA"/>
    <w:rsid w:val="0032753A"/>
    <w:rsid w:val="003305A4"/>
    <w:rsid w:val="003332A1"/>
    <w:rsid w:val="00333B28"/>
    <w:rsid w:val="00334406"/>
    <w:rsid w:val="00334AA3"/>
    <w:rsid w:val="00334E0D"/>
    <w:rsid w:val="00335F63"/>
    <w:rsid w:val="00336FBF"/>
    <w:rsid w:val="0034286C"/>
    <w:rsid w:val="003428B6"/>
    <w:rsid w:val="00343870"/>
    <w:rsid w:val="00345590"/>
    <w:rsid w:val="003458DE"/>
    <w:rsid w:val="00345F2E"/>
    <w:rsid w:val="00350031"/>
    <w:rsid w:val="00350394"/>
    <w:rsid w:val="00355A0F"/>
    <w:rsid w:val="00355B87"/>
    <w:rsid w:val="00356513"/>
    <w:rsid w:val="00356A8C"/>
    <w:rsid w:val="00356C85"/>
    <w:rsid w:val="00357108"/>
    <w:rsid w:val="003573FA"/>
    <w:rsid w:val="003600B4"/>
    <w:rsid w:val="003606DB"/>
    <w:rsid w:val="00361621"/>
    <w:rsid w:val="00361967"/>
    <w:rsid w:val="00363053"/>
    <w:rsid w:val="0036404D"/>
    <w:rsid w:val="00364CDF"/>
    <w:rsid w:val="0036506D"/>
    <w:rsid w:val="003655DC"/>
    <w:rsid w:val="003669BE"/>
    <w:rsid w:val="00367BFF"/>
    <w:rsid w:val="00374464"/>
    <w:rsid w:val="00374982"/>
    <w:rsid w:val="00374B00"/>
    <w:rsid w:val="00376436"/>
    <w:rsid w:val="0037656C"/>
    <w:rsid w:val="00376684"/>
    <w:rsid w:val="0037753E"/>
    <w:rsid w:val="00377931"/>
    <w:rsid w:val="00377AA8"/>
    <w:rsid w:val="00377CDD"/>
    <w:rsid w:val="00377E76"/>
    <w:rsid w:val="00380857"/>
    <w:rsid w:val="003817EE"/>
    <w:rsid w:val="00382C0E"/>
    <w:rsid w:val="00383247"/>
    <w:rsid w:val="003846AC"/>
    <w:rsid w:val="003848EE"/>
    <w:rsid w:val="003852D3"/>
    <w:rsid w:val="00387007"/>
    <w:rsid w:val="003872AA"/>
    <w:rsid w:val="003925D7"/>
    <w:rsid w:val="003933BC"/>
    <w:rsid w:val="0039350E"/>
    <w:rsid w:val="00393928"/>
    <w:rsid w:val="00396149"/>
    <w:rsid w:val="00396738"/>
    <w:rsid w:val="003968FF"/>
    <w:rsid w:val="00397854"/>
    <w:rsid w:val="003979F0"/>
    <w:rsid w:val="003A0D24"/>
    <w:rsid w:val="003A253D"/>
    <w:rsid w:val="003A4F1F"/>
    <w:rsid w:val="003A6171"/>
    <w:rsid w:val="003A75CC"/>
    <w:rsid w:val="003A7F30"/>
    <w:rsid w:val="003B18F2"/>
    <w:rsid w:val="003B19F2"/>
    <w:rsid w:val="003B2040"/>
    <w:rsid w:val="003B2BAC"/>
    <w:rsid w:val="003B3FA5"/>
    <w:rsid w:val="003B44D1"/>
    <w:rsid w:val="003B4A0D"/>
    <w:rsid w:val="003B4C6C"/>
    <w:rsid w:val="003B5973"/>
    <w:rsid w:val="003B5F16"/>
    <w:rsid w:val="003B6A25"/>
    <w:rsid w:val="003C0246"/>
    <w:rsid w:val="003C06B3"/>
    <w:rsid w:val="003C08FD"/>
    <w:rsid w:val="003C0C32"/>
    <w:rsid w:val="003C0C79"/>
    <w:rsid w:val="003C110C"/>
    <w:rsid w:val="003C13D9"/>
    <w:rsid w:val="003C22C5"/>
    <w:rsid w:val="003C23FA"/>
    <w:rsid w:val="003C2640"/>
    <w:rsid w:val="003C2B02"/>
    <w:rsid w:val="003C30FB"/>
    <w:rsid w:val="003C392E"/>
    <w:rsid w:val="003D061C"/>
    <w:rsid w:val="003D23A4"/>
    <w:rsid w:val="003D26EE"/>
    <w:rsid w:val="003D2DD1"/>
    <w:rsid w:val="003D2E87"/>
    <w:rsid w:val="003D44D3"/>
    <w:rsid w:val="003D4561"/>
    <w:rsid w:val="003D4A44"/>
    <w:rsid w:val="003D4B34"/>
    <w:rsid w:val="003D5291"/>
    <w:rsid w:val="003D70C6"/>
    <w:rsid w:val="003D7963"/>
    <w:rsid w:val="003E1E64"/>
    <w:rsid w:val="003E1EE9"/>
    <w:rsid w:val="003E29FE"/>
    <w:rsid w:val="003E3AC0"/>
    <w:rsid w:val="003E3E26"/>
    <w:rsid w:val="003E457E"/>
    <w:rsid w:val="003E4AB7"/>
    <w:rsid w:val="003E4D5A"/>
    <w:rsid w:val="003E5289"/>
    <w:rsid w:val="003E5A19"/>
    <w:rsid w:val="003E5CA7"/>
    <w:rsid w:val="003E5DAF"/>
    <w:rsid w:val="003E62CF"/>
    <w:rsid w:val="003E77EC"/>
    <w:rsid w:val="003E77EF"/>
    <w:rsid w:val="003F0900"/>
    <w:rsid w:val="003F3180"/>
    <w:rsid w:val="003F3E10"/>
    <w:rsid w:val="003F51E3"/>
    <w:rsid w:val="003F54D0"/>
    <w:rsid w:val="003F69A9"/>
    <w:rsid w:val="003F7436"/>
    <w:rsid w:val="00402C21"/>
    <w:rsid w:val="00405855"/>
    <w:rsid w:val="0040637C"/>
    <w:rsid w:val="0040653B"/>
    <w:rsid w:val="00410DAD"/>
    <w:rsid w:val="0041107A"/>
    <w:rsid w:val="004123C8"/>
    <w:rsid w:val="00413978"/>
    <w:rsid w:val="00413A85"/>
    <w:rsid w:val="00415720"/>
    <w:rsid w:val="004164E2"/>
    <w:rsid w:val="00420790"/>
    <w:rsid w:val="0042079B"/>
    <w:rsid w:val="0042114C"/>
    <w:rsid w:val="0042250E"/>
    <w:rsid w:val="004231F3"/>
    <w:rsid w:val="0042367C"/>
    <w:rsid w:val="00425023"/>
    <w:rsid w:val="00425404"/>
    <w:rsid w:val="00425F3B"/>
    <w:rsid w:val="00426B7B"/>
    <w:rsid w:val="00427D8C"/>
    <w:rsid w:val="00430CCC"/>
    <w:rsid w:val="00431583"/>
    <w:rsid w:val="0043200F"/>
    <w:rsid w:val="00432D21"/>
    <w:rsid w:val="0043352B"/>
    <w:rsid w:val="0043357B"/>
    <w:rsid w:val="00433AB6"/>
    <w:rsid w:val="00433E8B"/>
    <w:rsid w:val="0043483B"/>
    <w:rsid w:val="00436C33"/>
    <w:rsid w:val="00437236"/>
    <w:rsid w:val="004409A8"/>
    <w:rsid w:val="00441717"/>
    <w:rsid w:val="00442E6A"/>
    <w:rsid w:val="0044336E"/>
    <w:rsid w:val="004437A2"/>
    <w:rsid w:val="0044568A"/>
    <w:rsid w:val="00446647"/>
    <w:rsid w:val="00446E49"/>
    <w:rsid w:val="004509B2"/>
    <w:rsid w:val="004516C6"/>
    <w:rsid w:val="004516F3"/>
    <w:rsid w:val="00451CDB"/>
    <w:rsid w:val="004520BC"/>
    <w:rsid w:val="00452478"/>
    <w:rsid w:val="004531DE"/>
    <w:rsid w:val="0045377B"/>
    <w:rsid w:val="004541CB"/>
    <w:rsid w:val="00455BB8"/>
    <w:rsid w:val="00455FA3"/>
    <w:rsid w:val="004560DE"/>
    <w:rsid w:val="0046088D"/>
    <w:rsid w:val="00461A3E"/>
    <w:rsid w:val="00461C53"/>
    <w:rsid w:val="00461D79"/>
    <w:rsid w:val="00463CC1"/>
    <w:rsid w:val="00465657"/>
    <w:rsid w:val="004673F7"/>
    <w:rsid w:val="00467B38"/>
    <w:rsid w:val="00470FA1"/>
    <w:rsid w:val="00472792"/>
    <w:rsid w:val="004727B8"/>
    <w:rsid w:val="0047446E"/>
    <w:rsid w:val="004770C5"/>
    <w:rsid w:val="00477ABF"/>
    <w:rsid w:val="00481173"/>
    <w:rsid w:val="004821D7"/>
    <w:rsid w:val="00482C79"/>
    <w:rsid w:val="004834DF"/>
    <w:rsid w:val="00483E58"/>
    <w:rsid w:val="00484B54"/>
    <w:rsid w:val="00484DA8"/>
    <w:rsid w:val="004868EE"/>
    <w:rsid w:val="004868F2"/>
    <w:rsid w:val="00487D8F"/>
    <w:rsid w:val="00492070"/>
    <w:rsid w:val="00493673"/>
    <w:rsid w:val="00495785"/>
    <w:rsid w:val="00495C0D"/>
    <w:rsid w:val="00496426"/>
    <w:rsid w:val="004965BB"/>
    <w:rsid w:val="00496846"/>
    <w:rsid w:val="00496CA0"/>
    <w:rsid w:val="00496FF8"/>
    <w:rsid w:val="004A0226"/>
    <w:rsid w:val="004A1208"/>
    <w:rsid w:val="004A192B"/>
    <w:rsid w:val="004A2020"/>
    <w:rsid w:val="004A25BE"/>
    <w:rsid w:val="004A3F60"/>
    <w:rsid w:val="004A452F"/>
    <w:rsid w:val="004A60F7"/>
    <w:rsid w:val="004A6751"/>
    <w:rsid w:val="004A6830"/>
    <w:rsid w:val="004A6E5B"/>
    <w:rsid w:val="004B016C"/>
    <w:rsid w:val="004B13F1"/>
    <w:rsid w:val="004B23BC"/>
    <w:rsid w:val="004B3F10"/>
    <w:rsid w:val="004B46C1"/>
    <w:rsid w:val="004B4743"/>
    <w:rsid w:val="004B5B8D"/>
    <w:rsid w:val="004B6DC4"/>
    <w:rsid w:val="004B7CF9"/>
    <w:rsid w:val="004C2C6D"/>
    <w:rsid w:val="004C4B27"/>
    <w:rsid w:val="004C4C93"/>
    <w:rsid w:val="004C55AB"/>
    <w:rsid w:val="004C7370"/>
    <w:rsid w:val="004C770F"/>
    <w:rsid w:val="004C7942"/>
    <w:rsid w:val="004D03C3"/>
    <w:rsid w:val="004D0643"/>
    <w:rsid w:val="004D3865"/>
    <w:rsid w:val="004D39A0"/>
    <w:rsid w:val="004D5596"/>
    <w:rsid w:val="004D560D"/>
    <w:rsid w:val="004D6D04"/>
    <w:rsid w:val="004D776A"/>
    <w:rsid w:val="004D77EE"/>
    <w:rsid w:val="004E1357"/>
    <w:rsid w:val="004E1B44"/>
    <w:rsid w:val="004E3C3B"/>
    <w:rsid w:val="004E3EC9"/>
    <w:rsid w:val="004E4BC1"/>
    <w:rsid w:val="004E577C"/>
    <w:rsid w:val="004E6078"/>
    <w:rsid w:val="004E6C14"/>
    <w:rsid w:val="004E6C69"/>
    <w:rsid w:val="004E7DE9"/>
    <w:rsid w:val="004F2641"/>
    <w:rsid w:val="004F3C7E"/>
    <w:rsid w:val="004F416F"/>
    <w:rsid w:val="004F4524"/>
    <w:rsid w:val="004F4C2B"/>
    <w:rsid w:val="004F6A0F"/>
    <w:rsid w:val="004F6EE9"/>
    <w:rsid w:val="00500813"/>
    <w:rsid w:val="005011DD"/>
    <w:rsid w:val="00501AF3"/>
    <w:rsid w:val="00503E5B"/>
    <w:rsid w:val="00504BFB"/>
    <w:rsid w:val="00505C6F"/>
    <w:rsid w:val="005065F4"/>
    <w:rsid w:val="00507F25"/>
    <w:rsid w:val="00510C70"/>
    <w:rsid w:val="00512776"/>
    <w:rsid w:val="00513671"/>
    <w:rsid w:val="00514E6E"/>
    <w:rsid w:val="005207CC"/>
    <w:rsid w:val="00523779"/>
    <w:rsid w:val="00523F4B"/>
    <w:rsid w:val="00524AF3"/>
    <w:rsid w:val="00524FF9"/>
    <w:rsid w:val="00525761"/>
    <w:rsid w:val="005277FC"/>
    <w:rsid w:val="00527935"/>
    <w:rsid w:val="0053054E"/>
    <w:rsid w:val="00530DD6"/>
    <w:rsid w:val="00530E4E"/>
    <w:rsid w:val="00531B9A"/>
    <w:rsid w:val="00531F0A"/>
    <w:rsid w:val="005333BD"/>
    <w:rsid w:val="00533E8C"/>
    <w:rsid w:val="00534697"/>
    <w:rsid w:val="00535A18"/>
    <w:rsid w:val="00535A2B"/>
    <w:rsid w:val="005372FF"/>
    <w:rsid w:val="005425E3"/>
    <w:rsid w:val="00543240"/>
    <w:rsid w:val="00543866"/>
    <w:rsid w:val="00545035"/>
    <w:rsid w:val="00545383"/>
    <w:rsid w:val="00545787"/>
    <w:rsid w:val="005462EC"/>
    <w:rsid w:val="00546987"/>
    <w:rsid w:val="0054767D"/>
    <w:rsid w:val="005476DC"/>
    <w:rsid w:val="00550D47"/>
    <w:rsid w:val="00552455"/>
    <w:rsid w:val="00552E75"/>
    <w:rsid w:val="00553178"/>
    <w:rsid w:val="005535E4"/>
    <w:rsid w:val="00553D7E"/>
    <w:rsid w:val="00554703"/>
    <w:rsid w:val="00554B68"/>
    <w:rsid w:val="0055589F"/>
    <w:rsid w:val="00557167"/>
    <w:rsid w:val="00557C65"/>
    <w:rsid w:val="00560B20"/>
    <w:rsid w:val="00561395"/>
    <w:rsid w:val="00561497"/>
    <w:rsid w:val="00562580"/>
    <w:rsid w:val="0056272A"/>
    <w:rsid w:val="00562906"/>
    <w:rsid w:val="0056324F"/>
    <w:rsid w:val="0056488B"/>
    <w:rsid w:val="00564CA5"/>
    <w:rsid w:val="00565B34"/>
    <w:rsid w:val="00566A3D"/>
    <w:rsid w:val="005679BF"/>
    <w:rsid w:val="00567A1B"/>
    <w:rsid w:val="0057122E"/>
    <w:rsid w:val="0057167D"/>
    <w:rsid w:val="00572BCE"/>
    <w:rsid w:val="00573056"/>
    <w:rsid w:val="00574C1A"/>
    <w:rsid w:val="00574CCC"/>
    <w:rsid w:val="00575245"/>
    <w:rsid w:val="00576720"/>
    <w:rsid w:val="00577535"/>
    <w:rsid w:val="00580430"/>
    <w:rsid w:val="005805C6"/>
    <w:rsid w:val="005816F0"/>
    <w:rsid w:val="00585B2F"/>
    <w:rsid w:val="00585DC6"/>
    <w:rsid w:val="0058755B"/>
    <w:rsid w:val="0059076F"/>
    <w:rsid w:val="00590839"/>
    <w:rsid w:val="00591CAC"/>
    <w:rsid w:val="00592033"/>
    <w:rsid w:val="005923FB"/>
    <w:rsid w:val="005932D8"/>
    <w:rsid w:val="00593B48"/>
    <w:rsid w:val="00595817"/>
    <w:rsid w:val="00595D92"/>
    <w:rsid w:val="0059663B"/>
    <w:rsid w:val="005978B9"/>
    <w:rsid w:val="005A076C"/>
    <w:rsid w:val="005A1B05"/>
    <w:rsid w:val="005A5073"/>
    <w:rsid w:val="005A6A01"/>
    <w:rsid w:val="005A7D28"/>
    <w:rsid w:val="005A7DA4"/>
    <w:rsid w:val="005B0CA7"/>
    <w:rsid w:val="005B0E83"/>
    <w:rsid w:val="005B11A8"/>
    <w:rsid w:val="005B1443"/>
    <w:rsid w:val="005B1858"/>
    <w:rsid w:val="005B21EC"/>
    <w:rsid w:val="005B49A5"/>
    <w:rsid w:val="005B4F22"/>
    <w:rsid w:val="005B59F1"/>
    <w:rsid w:val="005B6ACC"/>
    <w:rsid w:val="005B7DB4"/>
    <w:rsid w:val="005C0A3D"/>
    <w:rsid w:val="005C103A"/>
    <w:rsid w:val="005C1AB0"/>
    <w:rsid w:val="005C3DA9"/>
    <w:rsid w:val="005C462A"/>
    <w:rsid w:val="005C4793"/>
    <w:rsid w:val="005D0ABE"/>
    <w:rsid w:val="005D0C08"/>
    <w:rsid w:val="005D0D49"/>
    <w:rsid w:val="005D0FC6"/>
    <w:rsid w:val="005D150F"/>
    <w:rsid w:val="005D1B3B"/>
    <w:rsid w:val="005D22D2"/>
    <w:rsid w:val="005D2B40"/>
    <w:rsid w:val="005D3A8A"/>
    <w:rsid w:val="005D6123"/>
    <w:rsid w:val="005D660E"/>
    <w:rsid w:val="005D6E10"/>
    <w:rsid w:val="005D762D"/>
    <w:rsid w:val="005E18ED"/>
    <w:rsid w:val="005E1C53"/>
    <w:rsid w:val="005E265A"/>
    <w:rsid w:val="005E3CB4"/>
    <w:rsid w:val="005E5424"/>
    <w:rsid w:val="005E635B"/>
    <w:rsid w:val="005E712C"/>
    <w:rsid w:val="005E7FBB"/>
    <w:rsid w:val="005F0656"/>
    <w:rsid w:val="005F0886"/>
    <w:rsid w:val="005F0EA1"/>
    <w:rsid w:val="005F1AAC"/>
    <w:rsid w:val="005F1BF2"/>
    <w:rsid w:val="005F2CFB"/>
    <w:rsid w:val="005F50D4"/>
    <w:rsid w:val="005F77FC"/>
    <w:rsid w:val="006005EB"/>
    <w:rsid w:val="006024F5"/>
    <w:rsid w:val="00602738"/>
    <w:rsid w:val="006028E1"/>
    <w:rsid w:val="00603700"/>
    <w:rsid w:val="00604536"/>
    <w:rsid w:val="00604B25"/>
    <w:rsid w:val="00604F78"/>
    <w:rsid w:val="0060534F"/>
    <w:rsid w:val="006066BA"/>
    <w:rsid w:val="006072B2"/>
    <w:rsid w:val="00607450"/>
    <w:rsid w:val="00607E4C"/>
    <w:rsid w:val="006108B5"/>
    <w:rsid w:val="00610C9B"/>
    <w:rsid w:val="0061136F"/>
    <w:rsid w:val="006127C9"/>
    <w:rsid w:val="00612FF9"/>
    <w:rsid w:val="00614094"/>
    <w:rsid w:val="00616745"/>
    <w:rsid w:val="006176B0"/>
    <w:rsid w:val="00620726"/>
    <w:rsid w:val="0062187C"/>
    <w:rsid w:val="006219AD"/>
    <w:rsid w:val="00622766"/>
    <w:rsid w:val="00623C0D"/>
    <w:rsid w:val="0062481E"/>
    <w:rsid w:val="0062560D"/>
    <w:rsid w:val="00625D64"/>
    <w:rsid w:val="00626224"/>
    <w:rsid w:val="0063119F"/>
    <w:rsid w:val="0063154A"/>
    <w:rsid w:val="00632009"/>
    <w:rsid w:val="00633D68"/>
    <w:rsid w:val="0063607E"/>
    <w:rsid w:val="00637847"/>
    <w:rsid w:val="00637935"/>
    <w:rsid w:val="00637FAE"/>
    <w:rsid w:val="0064090D"/>
    <w:rsid w:val="00641542"/>
    <w:rsid w:val="00641B46"/>
    <w:rsid w:val="00641F89"/>
    <w:rsid w:val="00644078"/>
    <w:rsid w:val="006453BE"/>
    <w:rsid w:val="00645559"/>
    <w:rsid w:val="00645592"/>
    <w:rsid w:val="006502F1"/>
    <w:rsid w:val="00650858"/>
    <w:rsid w:val="00650D9B"/>
    <w:rsid w:val="006510D0"/>
    <w:rsid w:val="00653D41"/>
    <w:rsid w:val="0065419C"/>
    <w:rsid w:val="006555B5"/>
    <w:rsid w:val="00655DDE"/>
    <w:rsid w:val="006571A1"/>
    <w:rsid w:val="00661A1A"/>
    <w:rsid w:val="00661B1A"/>
    <w:rsid w:val="00662364"/>
    <w:rsid w:val="00662C3B"/>
    <w:rsid w:val="00663161"/>
    <w:rsid w:val="0066447D"/>
    <w:rsid w:val="00664A89"/>
    <w:rsid w:val="00664BFF"/>
    <w:rsid w:val="00667E3D"/>
    <w:rsid w:val="00670CEB"/>
    <w:rsid w:val="00672E90"/>
    <w:rsid w:val="0067448D"/>
    <w:rsid w:val="006745D1"/>
    <w:rsid w:val="00674F0C"/>
    <w:rsid w:val="00675764"/>
    <w:rsid w:val="00680D3C"/>
    <w:rsid w:val="00680E32"/>
    <w:rsid w:val="006817B4"/>
    <w:rsid w:val="00683462"/>
    <w:rsid w:val="00683D22"/>
    <w:rsid w:val="00685069"/>
    <w:rsid w:val="00690E7F"/>
    <w:rsid w:val="00690E92"/>
    <w:rsid w:val="006912C1"/>
    <w:rsid w:val="00691589"/>
    <w:rsid w:val="006917EF"/>
    <w:rsid w:val="00691993"/>
    <w:rsid w:val="00691C5E"/>
    <w:rsid w:val="00692136"/>
    <w:rsid w:val="0069218E"/>
    <w:rsid w:val="00692902"/>
    <w:rsid w:val="006931E7"/>
    <w:rsid w:val="0069379E"/>
    <w:rsid w:val="0069450F"/>
    <w:rsid w:val="00695BD8"/>
    <w:rsid w:val="00696D17"/>
    <w:rsid w:val="0069777B"/>
    <w:rsid w:val="006A0616"/>
    <w:rsid w:val="006A0F5D"/>
    <w:rsid w:val="006A320E"/>
    <w:rsid w:val="006A3219"/>
    <w:rsid w:val="006A4C20"/>
    <w:rsid w:val="006A5CFB"/>
    <w:rsid w:val="006A704A"/>
    <w:rsid w:val="006A755E"/>
    <w:rsid w:val="006B249A"/>
    <w:rsid w:val="006B2F93"/>
    <w:rsid w:val="006B3198"/>
    <w:rsid w:val="006B375F"/>
    <w:rsid w:val="006B4490"/>
    <w:rsid w:val="006B47E3"/>
    <w:rsid w:val="006B57AF"/>
    <w:rsid w:val="006B6A66"/>
    <w:rsid w:val="006B6FB1"/>
    <w:rsid w:val="006B73B9"/>
    <w:rsid w:val="006B7406"/>
    <w:rsid w:val="006B7BB5"/>
    <w:rsid w:val="006C0989"/>
    <w:rsid w:val="006C172E"/>
    <w:rsid w:val="006C228E"/>
    <w:rsid w:val="006C22A8"/>
    <w:rsid w:val="006C2DBC"/>
    <w:rsid w:val="006C3DF6"/>
    <w:rsid w:val="006C5746"/>
    <w:rsid w:val="006C739A"/>
    <w:rsid w:val="006D0720"/>
    <w:rsid w:val="006D0BDD"/>
    <w:rsid w:val="006D0E88"/>
    <w:rsid w:val="006D385C"/>
    <w:rsid w:val="006D4D5F"/>
    <w:rsid w:val="006D5F25"/>
    <w:rsid w:val="006D6624"/>
    <w:rsid w:val="006D7BFA"/>
    <w:rsid w:val="006E18C7"/>
    <w:rsid w:val="006E2EFA"/>
    <w:rsid w:val="006E525C"/>
    <w:rsid w:val="006E73FD"/>
    <w:rsid w:val="006F034A"/>
    <w:rsid w:val="006F081D"/>
    <w:rsid w:val="006F1717"/>
    <w:rsid w:val="006F3A03"/>
    <w:rsid w:val="006F3E99"/>
    <w:rsid w:val="006F4666"/>
    <w:rsid w:val="006F4DCB"/>
    <w:rsid w:val="006F542D"/>
    <w:rsid w:val="006F57D4"/>
    <w:rsid w:val="006F5DFF"/>
    <w:rsid w:val="00700EDE"/>
    <w:rsid w:val="00701663"/>
    <w:rsid w:val="00702D1D"/>
    <w:rsid w:val="00703390"/>
    <w:rsid w:val="007035BD"/>
    <w:rsid w:val="00705570"/>
    <w:rsid w:val="007057BD"/>
    <w:rsid w:val="007059C3"/>
    <w:rsid w:val="007059EB"/>
    <w:rsid w:val="00706972"/>
    <w:rsid w:val="00706B1D"/>
    <w:rsid w:val="00710081"/>
    <w:rsid w:val="0071102A"/>
    <w:rsid w:val="00711078"/>
    <w:rsid w:val="00713D9F"/>
    <w:rsid w:val="00713FB1"/>
    <w:rsid w:val="007169FB"/>
    <w:rsid w:val="0071721B"/>
    <w:rsid w:val="007177E6"/>
    <w:rsid w:val="00717868"/>
    <w:rsid w:val="007205B5"/>
    <w:rsid w:val="00720BAB"/>
    <w:rsid w:val="007225B1"/>
    <w:rsid w:val="00722D02"/>
    <w:rsid w:val="007235D0"/>
    <w:rsid w:val="00723A26"/>
    <w:rsid w:val="00723B7D"/>
    <w:rsid w:val="00723C5C"/>
    <w:rsid w:val="00723D74"/>
    <w:rsid w:val="007253BB"/>
    <w:rsid w:val="00726D3C"/>
    <w:rsid w:val="00727033"/>
    <w:rsid w:val="00727F2C"/>
    <w:rsid w:val="007302DC"/>
    <w:rsid w:val="00730C11"/>
    <w:rsid w:val="0073321E"/>
    <w:rsid w:val="0073489F"/>
    <w:rsid w:val="00736436"/>
    <w:rsid w:val="00736EB5"/>
    <w:rsid w:val="007401BC"/>
    <w:rsid w:val="00742282"/>
    <w:rsid w:val="0074448D"/>
    <w:rsid w:val="0074675B"/>
    <w:rsid w:val="007477DF"/>
    <w:rsid w:val="00750614"/>
    <w:rsid w:val="00750F00"/>
    <w:rsid w:val="00750FBC"/>
    <w:rsid w:val="007511F0"/>
    <w:rsid w:val="00752208"/>
    <w:rsid w:val="00752931"/>
    <w:rsid w:val="00752D7D"/>
    <w:rsid w:val="007548BC"/>
    <w:rsid w:val="00755F9A"/>
    <w:rsid w:val="007561F0"/>
    <w:rsid w:val="00760DA9"/>
    <w:rsid w:val="00761A50"/>
    <w:rsid w:val="00761CD4"/>
    <w:rsid w:val="00762472"/>
    <w:rsid w:val="00762961"/>
    <w:rsid w:val="00764016"/>
    <w:rsid w:val="007646CF"/>
    <w:rsid w:val="00765677"/>
    <w:rsid w:val="00765D3D"/>
    <w:rsid w:val="007709D8"/>
    <w:rsid w:val="007720D3"/>
    <w:rsid w:val="0077484D"/>
    <w:rsid w:val="00775F2A"/>
    <w:rsid w:val="007764A3"/>
    <w:rsid w:val="007804E6"/>
    <w:rsid w:val="00781D5C"/>
    <w:rsid w:val="0078217F"/>
    <w:rsid w:val="0078235F"/>
    <w:rsid w:val="007825BD"/>
    <w:rsid w:val="00783462"/>
    <w:rsid w:val="00785D63"/>
    <w:rsid w:val="00785E32"/>
    <w:rsid w:val="0078629C"/>
    <w:rsid w:val="007873C6"/>
    <w:rsid w:val="00787886"/>
    <w:rsid w:val="00787B74"/>
    <w:rsid w:val="00792015"/>
    <w:rsid w:val="00792EE1"/>
    <w:rsid w:val="00793927"/>
    <w:rsid w:val="00793C4B"/>
    <w:rsid w:val="00795961"/>
    <w:rsid w:val="007970C0"/>
    <w:rsid w:val="007A0DAF"/>
    <w:rsid w:val="007A0DDC"/>
    <w:rsid w:val="007A1053"/>
    <w:rsid w:val="007A1311"/>
    <w:rsid w:val="007A1B2C"/>
    <w:rsid w:val="007A2AAF"/>
    <w:rsid w:val="007A31F9"/>
    <w:rsid w:val="007A3D70"/>
    <w:rsid w:val="007A555C"/>
    <w:rsid w:val="007A5A26"/>
    <w:rsid w:val="007A6A90"/>
    <w:rsid w:val="007B042F"/>
    <w:rsid w:val="007B0F4F"/>
    <w:rsid w:val="007B2349"/>
    <w:rsid w:val="007B27E9"/>
    <w:rsid w:val="007B2F4D"/>
    <w:rsid w:val="007B77B8"/>
    <w:rsid w:val="007C0349"/>
    <w:rsid w:val="007C0A31"/>
    <w:rsid w:val="007C0DE7"/>
    <w:rsid w:val="007C10BC"/>
    <w:rsid w:val="007C1346"/>
    <w:rsid w:val="007C1C59"/>
    <w:rsid w:val="007C2671"/>
    <w:rsid w:val="007C2977"/>
    <w:rsid w:val="007C3147"/>
    <w:rsid w:val="007C5920"/>
    <w:rsid w:val="007C6ADB"/>
    <w:rsid w:val="007C78E9"/>
    <w:rsid w:val="007D038B"/>
    <w:rsid w:val="007D03A4"/>
    <w:rsid w:val="007D07C7"/>
    <w:rsid w:val="007D1760"/>
    <w:rsid w:val="007D2C1C"/>
    <w:rsid w:val="007D477B"/>
    <w:rsid w:val="007D6037"/>
    <w:rsid w:val="007D665C"/>
    <w:rsid w:val="007D7928"/>
    <w:rsid w:val="007E246C"/>
    <w:rsid w:val="007E2991"/>
    <w:rsid w:val="007E29A5"/>
    <w:rsid w:val="007E3077"/>
    <w:rsid w:val="007E32F5"/>
    <w:rsid w:val="007E36F9"/>
    <w:rsid w:val="007E52CC"/>
    <w:rsid w:val="007E5395"/>
    <w:rsid w:val="007E5E01"/>
    <w:rsid w:val="007E717B"/>
    <w:rsid w:val="007E7527"/>
    <w:rsid w:val="007E75AB"/>
    <w:rsid w:val="007F0944"/>
    <w:rsid w:val="007F514E"/>
    <w:rsid w:val="007F658D"/>
    <w:rsid w:val="007F6DCD"/>
    <w:rsid w:val="00800A4E"/>
    <w:rsid w:val="00800B9E"/>
    <w:rsid w:val="00801952"/>
    <w:rsid w:val="00801E99"/>
    <w:rsid w:val="008047E1"/>
    <w:rsid w:val="00807226"/>
    <w:rsid w:val="008072F8"/>
    <w:rsid w:val="0080779D"/>
    <w:rsid w:val="0081145E"/>
    <w:rsid w:val="00811D20"/>
    <w:rsid w:val="00814013"/>
    <w:rsid w:val="00814F0D"/>
    <w:rsid w:val="00815BFC"/>
    <w:rsid w:val="00815CEC"/>
    <w:rsid w:val="0081635C"/>
    <w:rsid w:val="008171DF"/>
    <w:rsid w:val="0081757E"/>
    <w:rsid w:val="00821341"/>
    <w:rsid w:val="0082234C"/>
    <w:rsid w:val="0082242C"/>
    <w:rsid w:val="0082320A"/>
    <w:rsid w:val="00823687"/>
    <w:rsid w:val="00824796"/>
    <w:rsid w:val="0083013C"/>
    <w:rsid w:val="008304AC"/>
    <w:rsid w:val="008305F5"/>
    <w:rsid w:val="0083084C"/>
    <w:rsid w:val="00832C6B"/>
    <w:rsid w:val="00835020"/>
    <w:rsid w:val="00835772"/>
    <w:rsid w:val="008362DC"/>
    <w:rsid w:val="00836933"/>
    <w:rsid w:val="0083720D"/>
    <w:rsid w:val="00837AF6"/>
    <w:rsid w:val="00840A90"/>
    <w:rsid w:val="00844F81"/>
    <w:rsid w:val="0084517F"/>
    <w:rsid w:val="008474A9"/>
    <w:rsid w:val="00850401"/>
    <w:rsid w:val="008511F7"/>
    <w:rsid w:val="00851F40"/>
    <w:rsid w:val="00852D84"/>
    <w:rsid w:val="00852E95"/>
    <w:rsid w:val="00854905"/>
    <w:rsid w:val="00854D1D"/>
    <w:rsid w:val="00855F55"/>
    <w:rsid w:val="00856081"/>
    <w:rsid w:val="008561CC"/>
    <w:rsid w:val="00857E68"/>
    <w:rsid w:val="008619F4"/>
    <w:rsid w:val="00861B69"/>
    <w:rsid w:val="00862230"/>
    <w:rsid w:val="0086695E"/>
    <w:rsid w:val="00866E3A"/>
    <w:rsid w:val="008675A7"/>
    <w:rsid w:val="008703AF"/>
    <w:rsid w:val="00870B72"/>
    <w:rsid w:val="0087107F"/>
    <w:rsid w:val="008714EA"/>
    <w:rsid w:val="00874884"/>
    <w:rsid w:val="00874D3F"/>
    <w:rsid w:val="00876300"/>
    <w:rsid w:val="00877873"/>
    <w:rsid w:val="00880EE0"/>
    <w:rsid w:val="00883C6C"/>
    <w:rsid w:val="00884A54"/>
    <w:rsid w:val="00884BA7"/>
    <w:rsid w:val="00885AAE"/>
    <w:rsid w:val="00886449"/>
    <w:rsid w:val="0089016D"/>
    <w:rsid w:val="00891596"/>
    <w:rsid w:val="00892C88"/>
    <w:rsid w:val="0089354C"/>
    <w:rsid w:val="00893A34"/>
    <w:rsid w:val="00893DD8"/>
    <w:rsid w:val="0089466C"/>
    <w:rsid w:val="008947E6"/>
    <w:rsid w:val="008952AC"/>
    <w:rsid w:val="00895602"/>
    <w:rsid w:val="00895623"/>
    <w:rsid w:val="008A0C8D"/>
    <w:rsid w:val="008A351D"/>
    <w:rsid w:val="008A4B37"/>
    <w:rsid w:val="008A5C7C"/>
    <w:rsid w:val="008A6070"/>
    <w:rsid w:val="008B03A5"/>
    <w:rsid w:val="008B0D59"/>
    <w:rsid w:val="008B101D"/>
    <w:rsid w:val="008B1C7B"/>
    <w:rsid w:val="008B1DA3"/>
    <w:rsid w:val="008B2DED"/>
    <w:rsid w:val="008B2E36"/>
    <w:rsid w:val="008B30DF"/>
    <w:rsid w:val="008B3E8D"/>
    <w:rsid w:val="008B3FAD"/>
    <w:rsid w:val="008B47DC"/>
    <w:rsid w:val="008B590D"/>
    <w:rsid w:val="008B641C"/>
    <w:rsid w:val="008C0E73"/>
    <w:rsid w:val="008C338E"/>
    <w:rsid w:val="008C4138"/>
    <w:rsid w:val="008C568B"/>
    <w:rsid w:val="008C5A2B"/>
    <w:rsid w:val="008C69CC"/>
    <w:rsid w:val="008C6E29"/>
    <w:rsid w:val="008C7012"/>
    <w:rsid w:val="008C7A5F"/>
    <w:rsid w:val="008D1A79"/>
    <w:rsid w:val="008D21BD"/>
    <w:rsid w:val="008D3FAC"/>
    <w:rsid w:val="008D556E"/>
    <w:rsid w:val="008D5B68"/>
    <w:rsid w:val="008D5C90"/>
    <w:rsid w:val="008D65DD"/>
    <w:rsid w:val="008D6A82"/>
    <w:rsid w:val="008D7E36"/>
    <w:rsid w:val="008E5606"/>
    <w:rsid w:val="008E5F47"/>
    <w:rsid w:val="008E6139"/>
    <w:rsid w:val="008E6965"/>
    <w:rsid w:val="008F1840"/>
    <w:rsid w:val="008F23AF"/>
    <w:rsid w:val="008F294F"/>
    <w:rsid w:val="008F45B6"/>
    <w:rsid w:val="008F4988"/>
    <w:rsid w:val="008F65F4"/>
    <w:rsid w:val="008F74B1"/>
    <w:rsid w:val="008F765E"/>
    <w:rsid w:val="008F79F5"/>
    <w:rsid w:val="00900671"/>
    <w:rsid w:val="0090074A"/>
    <w:rsid w:val="00900B0C"/>
    <w:rsid w:val="00900B87"/>
    <w:rsid w:val="00900E8A"/>
    <w:rsid w:val="0090264F"/>
    <w:rsid w:val="00903067"/>
    <w:rsid w:val="0090347B"/>
    <w:rsid w:val="009039BD"/>
    <w:rsid w:val="0090472F"/>
    <w:rsid w:val="0090543B"/>
    <w:rsid w:val="00907061"/>
    <w:rsid w:val="009070F7"/>
    <w:rsid w:val="009077ED"/>
    <w:rsid w:val="00907B04"/>
    <w:rsid w:val="00910A23"/>
    <w:rsid w:val="00910B4F"/>
    <w:rsid w:val="00911C0C"/>
    <w:rsid w:val="00911DAA"/>
    <w:rsid w:val="009144C6"/>
    <w:rsid w:val="00914965"/>
    <w:rsid w:val="009159D4"/>
    <w:rsid w:val="00915B40"/>
    <w:rsid w:val="00916B64"/>
    <w:rsid w:val="009219F5"/>
    <w:rsid w:val="00921BA2"/>
    <w:rsid w:val="00922ECE"/>
    <w:rsid w:val="00923520"/>
    <w:rsid w:val="00923A1C"/>
    <w:rsid w:val="00923D2B"/>
    <w:rsid w:val="00925756"/>
    <w:rsid w:val="00926278"/>
    <w:rsid w:val="009314D8"/>
    <w:rsid w:val="009315C7"/>
    <w:rsid w:val="009328CE"/>
    <w:rsid w:val="009337CC"/>
    <w:rsid w:val="00934AFD"/>
    <w:rsid w:val="00935B6B"/>
    <w:rsid w:val="009364DB"/>
    <w:rsid w:val="00936B43"/>
    <w:rsid w:val="00936CF9"/>
    <w:rsid w:val="009370E7"/>
    <w:rsid w:val="00937C09"/>
    <w:rsid w:val="009407B0"/>
    <w:rsid w:val="00940D07"/>
    <w:rsid w:val="00942E43"/>
    <w:rsid w:val="00942ECA"/>
    <w:rsid w:val="00943463"/>
    <w:rsid w:val="00947C7A"/>
    <w:rsid w:val="0095076B"/>
    <w:rsid w:val="00950856"/>
    <w:rsid w:val="0095150F"/>
    <w:rsid w:val="0095160F"/>
    <w:rsid w:val="0095227F"/>
    <w:rsid w:val="0095331A"/>
    <w:rsid w:val="00953922"/>
    <w:rsid w:val="00954671"/>
    <w:rsid w:val="009576E3"/>
    <w:rsid w:val="00957819"/>
    <w:rsid w:val="00957909"/>
    <w:rsid w:val="00957D5D"/>
    <w:rsid w:val="00960A09"/>
    <w:rsid w:val="00962E62"/>
    <w:rsid w:val="00962FA7"/>
    <w:rsid w:val="009630FF"/>
    <w:rsid w:val="00965DB4"/>
    <w:rsid w:val="00965F1D"/>
    <w:rsid w:val="00966E43"/>
    <w:rsid w:val="0097250B"/>
    <w:rsid w:val="00972681"/>
    <w:rsid w:val="0097277F"/>
    <w:rsid w:val="00972913"/>
    <w:rsid w:val="009753F3"/>
    <w:rsid w:val="009758C8"/>
    <w:rsid w:val="00975CA4"/>
    <w:rsid w:val="00980EC6"/>
    <w:rsid w:val="009811BD"/>
    <w:rsid w:val="009815D4"/>
    <w:rsid w:val="00981969"/>
    <w:rsid w:val="00981EF3"/>
    <w:rsid w:val="00982513"/>
    <w:rsid w:val="00982909"/>
    <w:rsid w:val="00983B0E"/>
    <w:rsid w:val="009862B9"/>
    <w:rsid w:val="009877DF"/>
    <w:rsid w:val="009878B5"/>
    <w:rsid w:val="009902FD"/>
    <w:rsid w:val="00990618"/>
    <w:rsid w:val="00990ADE"/>
    <w:rsid w:val="00991260"/>
    <w:rsid w:val="00991467"/>
    <w:rsid w:val="00993D49"/>
    <w:rsid w:val="0099474E"/>
    <w:rsid w:val="00994960"/>
    <w:rsid w:val="00995DC1"/>
    <w:rsid w:val="00996AF8"/>
    <w:rsid w:val="00996B91"/>
    <w:rsid w:val="00996DE5"/>
    <w:rsid w:val="009A0965"/>
    <w:rsid w:val="009A0A5E"/>
    <w:rsid w:val="009A1997"/>
    <w:rsid w:val="009A21B0"/>
    <w:rsid w:val="009A21DE"/>
    <w:rsid w:val="009A237C"/>
    <w:rsid w:val="009A28FF"/>
    <w:rsid w:val="009A3CDF"/>
    <w:rsid w:val="009A3E26"/>
    <w:rsid w:val="009A4FBB"/>
    <w:rsid w:val="009A5776"/>
    <w:rsid w:val="009A614A"/>
    <w:rsid w:val="009A69FF"/>
    <w:rsid w:val="009B3CFA"/>
    <w:rsid w:val="009B5D31"/>
    <w:rsid w:val="009B716D"/>
    <w:rsid w:val="009C1616"/>
    <w:rsid w:val="009C2532"/>
    <w:rsid w:val="009C2E4A"/>
    <w:rsid w:val="009C371F"/>
    <w:rsid w:val="009C4992"/>
    <w:rsid w:val="009C7E01"/>
    <w:rsid w:val="009D00E2"/>
    <w:rsid w:val="009D08AB"/>
    <w:rsid w:val="009D10B0"/>
    <w:rsid w:val="009D15BD"/>
    <w:rsid w:val="009D1E4B"/>
    <w:rsid w:val="009D1F19"/>
    <w:rsid w:val="009D378D"/>
    <w:rsid w:val="009D39A6"/>
    <w:rsid w:val="009D3A47"/>
    <w:rsid w:val="009D44CA"/>
    <w:rsid w:val="009D47EE"/>
    <w:rsid w:val="009D4ADA"/>
    <w:rsid w:val="009D5BAE"/>
    <w:rsid w:val="009D5F05"/>
    <w:rsid w:val="009D6940"/>
    <w:rsid w:val="009E0ACD"/>
    <w:rsid w:val="009E17C8"/>
    <w:rsid w:val="009E2116"/>
    <w:rsid w:val="009E3141"/>
    <w:rsid w:val="009E7661"/>
    <w:rsid w:val="009E78AB"/>
    <w:rsid w:val="009E7BE6"/>
    <w:rsid w:val="009F0C4F"/>
    <w:rsid w:val="009F0D7E"/>
    <w:rsid w:val="009F0F72"/>
    <w:rsid w:val="009F4D16"/>
    <w:rsid w:val="009F5B4F"/>
    <w:rsid w:val="009F63FB"/>
    <w:rsid w:val="009F79FF"/>
    <w:rsid w:val="00A00AAA"/>
    <w:rsid w:val="00A02CB9"/>
    <w:rsid w:val="00A032D6"/>
    <w:rsid w:val="00A05946"/>
    <w:rsid w:val="00A06B4B"/>
    <w:rsid w:val="00A07757"/>
    <w:rsid w:val="00A11025"/>
    <w:rsid w:val="00A113CA"/>
    <w:rsid w:val="00A1238C"/>
    <w:rsid w:val="00A13D02"/>
    <w:rsid w:val="00A14F6A"/>
    <w:rsid w:val="00A164B4"/>
    <w:rsid w:val="00A16546"/>
    <w:rsid w:val="00A1662B"/>
    <w:rsid w:val="00A16A1A"/>
    <w:rsid w:val="00A1738E"/>
    <w:rsid w:val="00A17CC6"/>
    <w:rsid w:val="00A22CB1"/>
    <w:rsid w:val="00A22E8A"/>
    <w:rsid w:val="00A23657"/>
    <w:rsid w:val="00A23EEB"/>
    <w:rsid w:val="00A24D07"/>
    <w:rsid w:val="00A2563C"/>
    <w:rsid w:val="00A26C1A"/>
    <w:rsid w:val="00A277E4"/>
    <w:rsid w:val="00A30330"/>
    <w:rsid w:val="00A307B5"/>
    <w:rsid w:val="00A30E47"/>
    <w:rsid w:val="00A32F5F"/>
    <w:rsid w:val="00A34055"/>
    <w:rsid w:val="00A3413A"/>
    <w:rsid w:val="00A34F7F"/>
    <w:rsid w:val="00A35933"/>
    <w:rsid w:val="00A3598C"/>
    <w:rsid w:val="00A37002"/>
    <w:rsid w:val="00A37B5F"/>
    <w:rsid w:val="00A40029"/>
    <w:rsid w:val="00A40511"/>
    <w:rsid w:val="00A410BB"/>
    <w:rsid w:val="00A41B8F"/>
    <w:rsid w:val="00A42284"/>
    <w:rsid w:val="00A45DEE"/>
    <w:rsid w:val="00A45FA0"/>
    <w:rsid w:val="00A4755E"/>
    <w:rsid w:val="00A53AF8"/>
    <w:rsid w:val="00A53E7A"/>
    <w:rsid w:val="00A5531F"/>
    <w:rsid w:val="00A5727A"/>
    <w:rsid w:val="00A618CC"/>
    <w:rsid w:val="00A61C25"/>
    <w:rsid w:val="00A622CF"/>
    <w:rsid w:val="00A636DE"/>
    <w:rsid w:val="00A63EB5"/>
    <w:rsid w:val="00A642C9"/>
    <w:rsid w:val="00A64582"/>
    <w:rsid w:val="00A64680"/>
    <w:rsid w:val="00A6473A"/>
    <w:rsid w:val="00A65021"/>
    <w:rsid w:val="00A67534"/>
    <w:rsid w:val="00A70C5C"/>
    <w:rsid w:val="00A70FE6"/>
    <w:rsid w:val="00A739BB"/>
    <w:rsid w:val="00A73FB0"/>
    <w:rsid w:val="00A74742"/>
    <w:rsid w:val="00A751EE"/>
    <w:rsid w:val="00A76AA1"/>
    <w:rsid w:val="00A813E5"/>
    <w:rsid w:val="00A83352"/>
    <w:rsid w:val="00A83A3A"/>
    <w:rsid w:val="00A84238"/>
    <w:rsid w:val="00A84F34"/>
    <w:rsid w:val="00A87BDD"/>
    <w:rsid w:val="00A91AC9"/>
    <w:rsid w:val="00A92BDD"/>
    <w:rsid w:val="00A92D1C"/>
    <w:rsid w:val="00A93339"/>
    <w:rsid w:val="00A942E0"/>
    <w:rsid w:val="00A9499B"/>
    <w:rsid w:val="00A94FCF"/>
    <w:rsid w:val="00A9556B"/>
    <w:rsid w:val="00A96624"/>
    <w:rsid w:val="00A96DFD"/>
    <w:rsid w:val="00A970A4"/>
    <w:rsid w:val="00A979E6"/>
    <w:rsid w:val="00A97ABE"/>
    <w:rsid w:val="00AA173C"/>
    <w:rsid w:val="00AA28E4"/>
    <w:rsid w:val="00AA616F"/>
    <w:rsid w:val="00AA6652"/>
    <w:rsid w:val="00AA7CA1"/>
    <w:rsid w:val="00AB24E4"/>
    <w:rsid w:val="00AB28F0"/>
    <w:rsid w:val="00AB315C"/>
    <w:rsid w:val="00AB342A"/>
    <w:rsid w:val="00AB4AA1"/>
    <w:rsid w:val="00AB4C8F"/>
    <w:rsid w:val="00AB4D06"/>
    <w:rsid w:val="00AB5543"/>
    <w:rsid w:val="00AB56BE"/>
    <w:rsid w:val="00AB6087"/>
    <w:rsid w:val="00AB6361"/>
    <w:rsid w:val="00AB6A15"/>
    <w:rsid w:val="00AB7B4C"/>
    <w:rsid w:val="00AC081B"/>
    <w:rsid w:val="00AC0BDD"/>
    <w:rsid w:val="00AC309D"/>
    <w:rsid w:val="00AC34D4"/>
    <w:rsid w:val="00AC5B54"/>
    <w:rsid w:val="00AC6F01"/>
    <w:rsid w:val="00AD13A3"/>
    <w:rsid w:val="00AD1A6F"/>
    <w:rsid w:val="00AD21AA"/>
    <w:rsid w:val="00AD39B6"/>
    <w:rsid w:val="00AD42AE"/>
    <w:rsid w:val="00AD4FD4"/>
    <w:rsid w:val="00AD5125"/>
    <w:rsid w:val="00AD5559"/>
    <w:rsid w:val="00AD634A"/>
    <w:rsid w:val="00AD68F2"/>
    <w:rsid w:val="00AE04BB"/>
    <w:rsid w:val="00AE0D0D"/>
    <w:rsid w:val="00AE2820"/>
    <w:rsid w:val="00AE3C18"/>
    <w:rsid w:val="00AE4688"/>
    <w:rsid w:val="00AE4689"/>
    <w:rsid w:val="00AE4960"/>
    <w:rsid w:val="00AE6DB3"/>
    <w:rsid w:val="00AE7525"/>
    <w:rsid w:val="00AE7887"/>
    <w:rsid w:val="00AE7FA2"/>
    <w:rsid w:val="00AF359B"/>
    <w:rsid w:val="00AF3643"/>
    <w:rsid w:val="00AF4E23"/>
    <w:rsid w:val="00AF4F74"/>
    <w:rsid w:val="00AF564A"/>
    <w:rsid w:val="00AF651C"/>
    <w:rsid w:val="00AF7459"/>
    <w:rsid w:val="00AF799F"/>
    <w:rsid w:val="00AF7AE5"/>
    <w:rsid w:val="00B00D70"/>
    <w:rsid w:val="00B02D6C"/>
    <w:rsid w:val="00B03559"/>
    <w:rsid w:val="00B04951"/>
    <w:rsid w:val="00B04B57"/>
    <w:rsid w:val="00B05392"/>
    <w:rsid w:val="00B06E92"/>
    <w:rsid w:val="00B07DEB"/>
    <w:rsid w:val="00B10607"/>
    <w:rsid w:val="00B115A3"/>
    <w:rsid w:val="00B12DD3"/>
    <w:rsid w:val="00B1475D"/>
    <w:rsid w:val="00B147AA"/>
    <w:rsid w:val="00B1507E"/>
    <w:rsid w:val="00B1526B"/>
    <w:rsid w:val="00B15A42"/>
    <w:rsid w:val="00B163E7"/>
    <w:rsid w:val="00B16C68"/>
    <w:rsid w:val="00B21533"/>
    <w:rsid w:val="00B225C5"/>
    <w:rsid w:val="00B233A2"/>
    <w:rsid w:val="00B23E68"/>
    <w:rsid w:val="00B24E73"/>
    <w:rsid w:val="00B26563"/>
    <w:rsid w:val="00B26DF3"/>
    <w:rsid w:val="00B30496"/>
    <w:rsid w:val="00B30819"/>
    <w:rsid w:val="00B31A32"/>
    <w:rsid w:val="00B3223A"/>
    <w:rsid w:val="00B32FD9"/>
    <w:rsid w:val="00B33457"/>
    <w:rsid w:val="00B33F08"/>
    <w:rsid w:val="00B34673"/>
    <w:rsid w:val="00B34772"/>
    <w:rsid w:val="00B34ABF"/>
    <w:rsid w:val="00B3713E"/>
    <w:rsid w:val="00B37AA9"/>
    <w:rsid w:val="00B406C2"/>
    <w:rsid w:val="00B40F85"/>
    <w:rsid w:val="00B41613"/>
    <w:rsid w:val="00B429C2"/>
    <w:rsid w:val="00B44580"/>
    <w:rsid w:val="00B44B33"/>
    <w:rsid w:val="00B45F25"/>
    <w:rsid w:val="00B46A09"/>
    <w:rsid w:val="00B51470"/>
    <w:rsid w:val="00B529B9"/>
    <w:rsid w:val="00B52AD3"/>
    <w:rsid w:val="00B53075"/>
    <w:rsid w:val="00B539AB"/>
    <w:rsid w:val="00B54DFA"/>
    <w:rsid w:val="00B56AB4"/>
    <w:rsid w:val="00B6000F"/>
    <w:rsid w:val="00B62563"/>
    <w:rsid w:val="00B62CA5"/>
    <w:rsid w:val="00B66655"/>
    <w:rsid w:val="00B67481"/>
    <w:rsid w:val="00B67F79"/>
    <w:rsid w:val="00B716DB"/>
    <w:rsid w:val="00B73677"/>
    <w:rsid w:val="00B73AAE"/>
    <w:rsid w:val="00B75446"/>
    <w:rsid w:val="00B77955"/>
    <w:rsid w:val="00B81002"/>
    <w:rsid w:val="00B828DE"/>
    <w:rsid w:val="00B8418D"/>
    <w:rsid w:val="00B85122"/>
    <w:rsid w:val="00B85FD0"/>
    <w:rsid w:val="00B86EA3"/>
    <w:rsid w:val="00B87A4A"/>
    <w:rsid w:val="00B933EC"/>
    <w:rsid w:val="00B93B14"/>
    <w:rsid w:val="00B93CFB"/>
    <w:rsid w:val="00B94CEF"/>
    <w:rsid w:val="00B94F37"/>
    <w:rsid w:val="00BA495C"/>
    <w:rsid w:val="00BB03EC"/>
    <w:rsid w:val="00BB066C"/>
    <w:rsid w:val="00BB1882"/>
    <w:rsid w:val="00BB18AE"/>
    <w:rsid w:val="00BB1E1C"/>
    <w:rsid w:val="00BB22F6"/>
    <w:rsid w:val="00BB3267"/>
    <w:rsid w:val="00BB34A0"/>
    <w:rsid w:val="00BB3D59"/>
    <w:rsid w:val="00BB4924"/>
    <w:rsid w:val="00BB5333"/>
    <w:rsid w:val="00BB57E1"/>
    <w:rsid w:val="00BB7ED3"/>
    <w:rsid w:val="00BC0238"/>
    <w:rsid w:val="00BC1172"/>
    <w:rsid w:val="00BC11EB"/>
    <w:rsid w:val="00BC1530"/>
    <w:rsid w:val="00BC2C1D"/>
    <w:rsid w:val="00BC38EC"/>
    <w:rsid w:val="00BC48EE"/>
    <w:rsid w:val="00BC7AEF"/>
    <w:rsid w:val="00BD1263"/>
    <w:rsid w:val="00BD2389"/>
    <w:rsid w:val="00BD2A1E"/>
    <w:rsid w:val="00BD4823"/>
    <w:rsid w:val="00BD6559"/>
    <w:rsid w:val="00BD75A9"/>
    <w:rsid w:val="00BD7C16"/>
    <w:rsid w:val="00BE0071"/>
    <w:rsid w:val="00BE084E"/>
    <w:rsid w:val="00BE30D7"/>
    <w:rsid w:val="00BE42EC"/>
    <w:rsid w:val="00BE47EE"/>
    <w:rsid w:val="00BE496E"/>
    <w:rsid w:val="00BE71E8"/>
    <w:rsid w:val="00BF115C"/>
    <w:rsid w:val="00BF18B0"/>
    <w:rsid w:val="00BF2394"/>
    <w:rsid w:val="00BF35DA"/>
    <w:rsid w:val="00BF6E07"/>
    <w:rsid w:val="00BF6E13"/>
    <w:rsid w:val="00BF7527"/>
    <w:rsid w:val="00C01A58"/>
    <w:rsid w:val="00C0443E"/>
    <w:rsid w:val="00C06115"/>
    <w:rsid w:val="00C067C8"/>
    <w:rsid w:val="00C07044"/>
    <w:rsid w:val="00C10B09"/>
    <w:rsid w:val="00C11208"/>
    <w:rsid w:val="00C12199"/>
    <w:rsid w:val="00C1359E"/>
    <w:rsid w:val="00C13793"/>
    <w:rsid w:val="00C15104"/>
    <w:rsid w:val="00C167A8"/>
    <w:rsid w:val="00C218A2"/>
    <w:rsid w:val="00C22D0E"/>
    <w:rsid w:val="00C23646"/>
    <w:rsid w:val="00C2429B"/>
    <w:rsid w:val="00C24F28"/>
    <w:rsid w:val="00C25517"/>
    <w:rsid w:val="00C2700A"/>
    <w:rsid w:val="00C271D5"/>
    <w:rsid w:val="00C27725"/>
    <w:rsid w:val="00C277A5"/>
    <w:rsid w:val="00C30251"/>
    <w:rsid w:val="00C313C6"/>
    <w:rsid w:val="00C31779"/>
    <w:rsid w:val="00C31B4C"/>
    <w:rsid w:val="00C32A5E"/>
    <w:rsid w:val="00C32B7F"/>
    <w:rsid w:val="00C331B9"/>
    <w:rsid w:val="00C3414F"/>
    <w:rsid w:val="00C3439D"/>
    <w:rsid w:val="00C34422"/>
    <w:rsid w:val="00C34850"/>
    <w:rsid w:val="00C34C0E"/>
    <w:rsid w:val="00C34F4B"/>
    <w:rsid w:val="00C3577E"/>
    <w:rsid w:val="00C377FB"/>
    <w:rsid w:val="00C378B1"/>
    <w:rsid w:val="00C379A8"/>
    <w:rsid w:val="00C37D55"/>
    <w:rsid w:val="00C40149"/>
    <w:rsid w:val="00C4045E"/>
    <w:rsid w:val="00C40D97"/>
    <w:rsid w:val="00C423D4"/>
    <w:rsid w:val="00C42F4E"/>
    <w:rsid w:val="00C4374A"/>
    <w:rsid w:val="00C45648"/>
    <w:rsid w:val="00C46425"/>
    <w:rsid w:val="00C50953"/>
    <w:rsid w:val="00C51850"/>
    <w:rsid w:val="00C51B5E"/>
    <w:rsid w:val="00C52442"/>
    <w:rsid w:val="00C524FC"/>
    <w:rsid w:val="00C526C2"/>
    <w:rsid w:val="00C5481D"/>
    <w:rsid w:val="00C5516F"/>
    <w:rsid w:val="00C56721"/>
    <w:rsid w:val="00C56F50"/>
    <w:rsid w:val="00C57216"/>
    <w:rsid w:val="00C572D9"/>
    <w:rsid w:val="00C62E8F"/>
    <w:rsid w:val="00C631C6"/>
    <w:rsid w:val="00C651F9"/>
    <w:rsid w:val="00C652B6"/>
    <w:rsid w:val="00C66D2C"/>
    <w:rsid w:val="00C678B7"/>
    <w:rsid w:val="00C67C2C"/>
    <w:rsid w:val="00C7147D"/>
    <w:rsid w:val="00C72550"/>
    <w:rsid w:val="00C72665"/>
    <w:rsid w:val="00C731C8"/>
    <w:rsid w:val="00C733B7"/>
    <w:rsid w:val="00C734AB"/>
    <w:rsid w:val="00C744D3"/>
    <w:rsid w:val="00C76F2F"/>
    <w:rsid w:val="00C80016"/>
    <w:rsid w:val="00C8034F"/>
    <w:rsid w:val="00C805C8"/>
    <w:rsid w:val="00C8077B"/>
    <w:rsid w:val="00C824CE"/>
    <w:rsid w:val="00C82EB8"/>
    <w:rsid w:val="00C8427E"/>
    <w:rsid w:val="00C86702"/>
    <w:rsid w:val="00C902F6"/>
    <w:rsid w:val="00C90F21"/>
    <w:rsid w:val="00C91615"/>
    <w:rsid w:val="00C91E2D"/>
    <w:rsid w:val="00C9222C"/>
    <w:rsid w:val="00C9290F"/>
    <w:rsid w:val="00C94EE8"/>
    <w:rsid w:val="00C9650F"/>
    <w:rsid w:val="00C97344"/>
    <w:rsid w:val="00C97C26"/>
    <w:rsid w:val="00CA0F53"/>
    <w:rsid w:val="00CA1048"/>
    <w:rsid w:val="00CA119B"/>
    <w:rsid w:val="00CA217A"/>
    <w:rsid w:val="00CA5008"/>
    <w:rsid w:val="00CA54FF"/>
    <w:rsid w:val="00CA5520"/>
    <w:rsid w:val="00CA5585"/>
    <w:rsid w:val="00CA588F"/>
    <w:rsid w:val="00CA5D2E"/>
    <w:rsid w:val="00CA76FC"/>
    <w:rsid w:val="00CB068E"/>
    <w:rsid w:val="00CB0723"/>
    <w:rsid w:val="00CB0919"/>
    <w:rsid w:val="00CB115D"/>
    <w:rsid w:val="00CB202B"/>
    <w:rsid w:val="00CB2ADE"/>
    <w:rsid w:val="00CB4792"/>
    <w:rsid w:val="00CB7004"/>
    <w:rsid w:val="00CB73D5"/>
    <w:rsid w:val="00CB7D22"/>
    <w:rsid w:val="00CB7F20"/>
    <w:rsid w:val="00CC016A"/>
    <w:rsid w:val="00CC1909"/>
    <w:rsid w:val="00CC60AA"/>
    <w:rsid w:val="00CC63FC"/>
    <w:rsid w:val="00CC6EE5"/>
    <w:rsid w:val="00CC72BA"/>
    <w:rsid w:val="00CD0AC8"/>
    <w:rsid w:val="00CD1962"/>
    <w:rsid w:val="00CD6011"/>
    <w:rsid w:val="00CD64D8"/>
    <w:rsid w:val="00CD6C90"/>
    <w:rsid w:val="00CE12AF"/>
    <w:rsid w:val="00CE1478"/>
    <w:rsid w:val="00CE2869"/>
    <w:rsid w:val="00CE51DA"/>
    <w:rsid w:val="00CE6645"/>
    <w:rsid w:val="00CE67ED"/>
    <w:rsid w:val="00CF0008"/>
    <w:rsid w:val="00CF0424"/>
    <w:rsid w:val="00CF0A2C"/>
    <w:rsid w:val="00CF11B1"/>
    <w:rsid w:val="00CF1FCD"/>
    <w:rsid w:val="00CF238A"/>
    <w:rsid w:val="00CF29F1"/>
    <w:rsid w:val="00CF3668"/>
    <w:rsid w:val="00CF3E6E"/>
    <w:rsid w:val="00CF46F9"/>
    <w:rsid w:val="00CF5B0F"/>
    <w:rsid w:val="00CF6CEA"/>
    <w:rsid w:val="00D00644"/>
    <w:rsid w:val="00D00C14"/>
    <w:rsid w:val="00D00C82"/>
    <w:rsid w:val="00D00CDC"/>
    <w:rsid w:val="00D01973"/>
    <w:rsid w:val="00D02EF6"/>
    <w:rsid w:val="00D033A4"/>
    <w:rsid w:val="00D04A4F"/>
    <w:rsid w:val="00D04AEB"/>
    <w:rsid w:val="00D04DB4"/>
    <w:rsid w:val="00D0549E"/>
    <w:rsid w:val="00D057C6"/>
    <w:rsid w:val="00D06373"/>
    <w:rsid w:val="00D06F2C"/>
    <w:rsid w:val="00D07554"/>
    <w:rsid w:val="00D1051A"/>
    <w:rsid w:val="00D11579"/>
    <w:rsid w:val="00D125E2"/>
    <w:rsid w:val="00D12C37"/>
    <w:rsid w:val="00D14952"/>
    <w:rsid w:val="00D1595F"/>
    <w:rsid w:val="00D16233"/>
    <w:rsid w:val="00D1628A"/>
    <w:rsid w:val="00D16567"/>
    <w:rsid w:val="00D16C3E"/>
    <w:rsid w:val="00D177D1"/>
    <w:rsid w:val="00D21B0B"/>
    <w:rsid w:val="00D248AF"/>
    <w:rsid w:val="00D249E2"/>
    <w:rsid w:val="00D24C27"/>
    <w:rsid w:val="00D25637"/>
    <w:rsid w:val="00D2793D"/>
    <w:rsid w:val="00D32CE6"/>
    <w:rsid w:val="00D34A64"/>
    <w:rsid w:val="00D354CA"/>
    <w:rsid w:val="00D35FD8"/>
    <w:rsid w:val="00D36A95"/>
    <w:rsid w:val="00D37C12"/>
    <w:rsid w:val="00D407A4"/>
    <w:rsid w:val="00D40D27"/>
    <w:rsid w:val="00D44C63"/>
    <w:rsid w:val="00D45D79"/>
    <w:rsid w:val="00D477AB"/>
    <w:rsid w:val="00D478EA"/>
    <w:rsid w:val="00D479AA"/>
    <w:rsid w:val="00D47EDC"/>
    <w:rsid w:val="00D52867"/>
    <w:rsid w:val="00D52C78"/>
    <w:rsid w:val="00D53C02"/>
    <w:rsid w:val="00D545D8"/>
    <w:rsid w:val="00D54F36"/>
    <w:rsid w:val="00D55D47"/>
    <w:rsid w:val="00D60978"/>
    <w:rsid w:val="00D61625"/>
    <w:rsid w:val="00D61AA1"/>
    <w:rsid w:val="00D643E9"/>
    <w:rsid w:val="00D65066"/>
    <w:rsid w:val="00D66157"/>
    <w:rsid w:val="00D66278"/>
    <w:rsid w:val="00D709F1"/>
    <w:rsid w:val="00D719B0"/>
    <w:rsid w:val="00D71DBD"/>
    <w:rsid w:val="00D72127"/>
    <w:rsid w:val="00D72833"/>
    <w:rsid w:val="00D7295E"/>
    <w:rsid w:val="00D74BBE"/>
    <w:rsid w:val="00D75E7A"/>
    <w:rsid w:val="00D80DD7"/>
    <w:rsid w:val="00D8206A"/>
    <w:rsid w:val="00D83777"/>
    <w:rsid w:val="00D83EBF"/>
    <w:rsid w:val="00D84430"/>
    <w:rsid w:val="00D8596B"/>
    <w:rsid w:val="00D85F5D"/>
    <w:rsid w:val="00D86DBA"/>
    <w:rsid w:val="00D904C9"/>
    <w:rsid w:val="00D922FC"/>
    <w:rsid w:val="00D9264A"/>
    <w:rsid w:val="00D92BD5"/>
    <w:rsid w:val="00D94459"/>
    <w:rsid w:val="00D94ACA"/>
    <w:rsid w:val="00D94BD3"/>
    <w:rsid w:val="00D9672D"/>
    <w:rsid w:val="00D97090"/>
    <w:rsid w:val="00D973FC"/>
    <w:rsid w:val="00DA2A8F"/>
    <w:rsid w:val="00DA3C88"/>
    <w:rsid w:val="00DB1697"/>
    <w:rsid w:val="00DB1847"/>
    <w:rsid w:val="00DB22B2"/>
    <w:rsid w:val="00DB23A5"/>
    <w:rsid w:val="00DB271E"/>
    <w:rsid w:val="00DB3E37"/>
    <w:rsid w:val="00DB5FD5"/>
    <w:rsid w:val="00DB7833"/>
    <w:rsid w:val="00DC066D"/>
    <w:rsid w:val="00DC18CC"/>
    <w:rsid w:val="00DC18D1"/>
    <w:rsid w:val="00DC22C0"/>
    <w:rsid w:val="00DC3C93"/>
    <w:rsid w:val="00DC527A"/>
    <w:rsid w:val="00DD106A"/>
    <w:rsid w:val="00DD14B1"/>
    <w:rsid w:val="00DD2124"/>
    <w:rsid w:val="00DD39BA"/>
    <w:rsid w:val="00DD53AB"/>
    <w:rsid w:val="00DD5D58"/>
    <w:rsid w:val="00DD5EDB"/>
    <w:rsid w:val="00DD605F"/>
    <w:rsid w:val="00DD7A0E"/>
    <w:rsid w:val="00DE0562"/>
    <w:rsid w:val="00DE10F4"/>
    <w:rsid w:val="00DE138F"/>
    <w:rsid w:val="00DE16CF"/>
    <w:rsid w:val="00DE1CA6"/>
    <w:rsid w:val="00DE357A"/>
    <w:rsid w:val="00DE49D5"/>
    <w:rsid w:val="00DE618C"/>
    <w:rsid w:val="00DE72D4"/>
    <w:rsid w:val="00DF0757"/>
    <w:rsid w:val="00DF0B19"/>
    <w:rsid w:val="00DF1AF5"/>
    <w:rsid w:val="00DF2F08"/>
    <w:rsid w:val="00DF31A9"/>
    <w:rsid w:val="00DF414D"/>
    <w:rsid w:val="00DF4508"/>
    <w:rsid w:val="00DF553D"/>
    <w:rsid w:val="00DF75DC"/>
    <w:rsid w:val="00E0204B"/>
    <w:rsid w:val="00E068EB"/>
    <w:rsid w:val="00E06C50"/>
    <w:rsid w:val="00E07EE7"/>
    <w:rsid w:val="00E10B89"/>
    <w:rsid w:val="00E10C42"/>
    <w:rsid w:val="00E11E23"/>
    <w:rsid w:val="00E12D2D"/>
    <w:rsid w:val="00E134EF"/>
    <w:rsid w:val="00E13529"/>
    <w:rsid w:val="00E14F3A"/>
    <w:rsid w:val="00E15B1C"/>
    <w:rsid w:val="00E15ED6"/>
    <w:rsid w:val="00E16300"/>
    <w:rsid w:val="00E16942"/>
    <w:rsid w:val="00E16F5A"/>
    <w:rsid w:val="00E20066"/>
    <w:rsid w:val="00E25CE8"/>
    <w:rsid w:val="00E265E5"/>
    <w:rsid w:val="00E2684D"/>
    <w:rsid w:val="00E27825"/>
    <w:rsid w:val="00E27F3B"/>
    <w:rsid w:val="00E301B8"/>
    <w:rsid w:val="00E308AD"/>
    <w:rsid w:val="00E30B81"/>
    <w:rsid w:val="00E30F8D"/>
    <w:rsid w:val="00E314A3"/>
    <w:rsid w:val="00E32EC7"/>
    <w:rsid w:val="00E33A61"/>
    <w:rsid w:val="00E34BBB"/>
    <w:rsid w:val="00E358C5"/>
    <w:rsid w:val="00E37B20"/>
    <w:rsid w:val="00E37D56"/>
    <w:rsid w:val="00E4042E"/>
    <w:rsid w:val="00E404B9"/>
    <w:rsid w:val="00E41A2D"/>
    <w:rsid w:val="00E42100"/>
    <w:rsid w:val="00E4413F"/>
    <w:rsid w:val="00E454B6"/>
    <w:rsid w:val="00E46756"/>
    <w:rsid w:val="00E50035"/>
    <w:rsid w:val="00E5034E"/>
    <w:rsid w:val="00E512D9"/>
    <w:rsid w:val="00E52258"/>
    <w:rsid w:val="00E52E38"/>
    <w:rsid w:val="00E52F85"/>
    <w:rsid w:val="00E53865"/>
    <w:rsid w:val="00E54A78"/>
    <w:rsid w:val="00E56DA5"/>
    <w:rsid w:val="00E56F86"/>
    <w:rsid w:val="00E60C93"/>
    <w:rsid w:val="00E633B4"/>
    <w:rsid w:val="00E63DDA"/>
    <w:rsid w:val="00E641A3"/>
    <w:rsid w:val="00E6432E"/>
    <w:rsid w:val="00E64CAF"/>
    <w:rsid w:val="00E65967"/>
    <w:rsid w:val="00E66338"/>
    <w:rsid w:val="00E66FFC"/>
    <w:rsid w:val="00E7150C"/>
    <w:rsid w:val="00E72542"/>
    <w:rsid w:val="00E72FA5"/>
    <w:rsid w:val="00E744CC"/>
    <w:rsid w:val="00E758AA"/>
    <w:rsid w:val="00E75FBD"/>
    <w:rsid w:val="00E7682E"/>
    <w:rsid w:val="00E77EE0"/>
    <w:rsid w:val="00E80576"/>
    <w:rsid w:val="00E82746"/>
    <w:rsid w:val="00E870D0"/>
    <w:rsid w:val="00E87B00"/>
    <w:rsid w:val="00E95240"/>
    <w:rsid w:val="00E9755E"/>
    <w:rsid w:val="00EA0098"/>
    <w:rsid w:val="00EA0A62"/>
    <w:rsid w:val="00EA10D7"/>
    <w:rsid w:val="00EA212C"/>
    <w:rsid w:val="00EA422A"/>
    <w:rsid w:val="00EA4DD0"/>
    <w:rsid w:val="00EA4E32"/>
    <w:rsid w:val="00EA739C"/>
    <w:rsid w:val="00EA7CC1"/>
    <w:rsid w:val="00EB0346"/>
    <w:rsid w:val="00EB0739"/>
    <w:rsid w:val="00EB08BA"/>
    <w:rsid w:val="00EB22FA"/>
    <w:rsid w:val="00EB4C9E"/>
    <w:rsid w:val="00EB4D96"/>
    <w:rsid w:val="00EB5565"/>
    <w:rsid w:val="00EB605A"/>
    <w:rsid w:val="00EB713E"/>
    <w:rsid w:val="00EB78CF"/>
    <w:rsid w:val="00EC0B81"/>
    <w:rsid w:val="00EC0CC7"/>
    <w:rsid w:val="00EC1C4D"/>
    <w:rsid w:val="00EC23EE"/>
    <w:rsid w:val="00EC4120"/>
    <w:rsid w:val="00EC45E9"/>
    <w:rsid w:val="00EC6C93"/>
    <w:rsid w:val="00ED0AF7"/>
    <w:rsid w:val="00ED1AE1"/>
    <w:rsid w:val="00ED3F6B"/>
    <w:rsid w:val="00ED544B"/>
    <w:rsid w:val="00ED6875"/>
    <w:rsid w:val="00EE1A63"/>
    <w:rsid w:val="00EE1E05"/>
    <w:rsid w:val="00EE33F4"/>
    <w:rsid w:val="00EE51C4"/>
    <w:rsid w:val="00EE5EE9"/>
    <w:rsid w:val="00EE71BF"/>
    <w:rsid w:val="00EE7A5D"/>
    <w:rsid w:val="00EE7DFD"/>
    <w:rsid w:val="00EE7ED8"/>
    <w:rsid w:val="00EF158D"/>
    <w:rsid w:val="00EF3573"/>
    <w:rsid w:val="00EF384A"/>
    <w:rsid w:val="00EF3A0D"/>
    <w:rsid w:val="00EF3A25"/>
    <w:rsid w:val="00EF49FF"/>
    <w:rsid w:val="00EF594E"/>
    <w:rsid w:val="00EF598E"/>
    <w:rsid w:val="00F01829"/>
    <w:rsid w:val="00F01861"/>
    <w:rsid w:val="00F04157"/>
    <w:rsid w:val="00F05293"/>
    <w:rsid w:val="00F05490"/>
    <w:rsid w:val="00F05A1A"/>
    <w:rsid w:val="00F05CB6"/>
    <w:rsid w:val="00F06C16"/>
    <w:rsid w:val="00F06CC8"/>
    <w:rsid w:val="00F0719D"/>
    <w:rsid w:val="00F11505"/>
    <w:rsid w:val="00F150F9"/>
    <w:rsid w:val="00F16DD4"/>
    <w:rsid w:val="00F16F68"/>
    <w:rsid w:val="00F17222"/>
    <w:rsid w:val="00F17AFB"/>
    <w:rsid w:val="00F17D24"/>
    <w:rsid w:val="00F20E31"/>
    <w:rsid w:val="00F21641"/>
    <w:rsid w:val="00F21937"/>
    <w:rsid w:val="00F22710"/>
    <w:rsid w:val="00F23D58"/>
    <w:rsid w:val="00F24803"/>
    <w:rsid w:val="00F263E2"/>
    <w:rsid w:val="00F2675F"/>
    <w:rsid w:val="00F302CD"/>
    <w:rsid w:val="00F3102F"/>
    <w:rsid w:val="00F31103"/>
    <w:rsid w:val="00F3117A"/>
    <w:rsid w:val="00F331D2"/>
    <w:rsid w:val="00F33668"/>
    <w:rsid w:val="00F33799"/>
    <w:rsid w:val="00F344D5"/>
    <w:rsid w:val="00F346B4"/>
    <w:rsid w:val="00F34A16"/>
    <w:rsid w:val="00F34A80"/>
    <w:rsid w:val="00F356C5"/>
    <w:rsid w:val="00F40402"/>
    <w:rsid w:val="00F4046D"/>
    <w:rsid w:val="00F40862"/>
    <w:rsid w:val="00F41490"/>
    <w:rsid w:val="00F41B7A"/>
    <w:rsid w:val="00F423B2"/>
    <w:rsid w:val="00F43DFB"/>
    <w:rsid w:val="00F4406C"/>
    <w:rsid w:val="00F453BC"/>
    <w:rsid w:val="00F50F8A"/>
    <w:rsid w:val="00F52942"/>
    <w:rsid w:val="00F52FAC"/>
    <w:rsid w:val="00F530AA"/>
    <w:rsid w:val="00F54165"/>
    <w:rsid w:val="00F54181"/>
    <w:rsid w:val="00F54341"/>
    <w:rsid w:val="00F546F5"/>
    <w:rsid w:val="00F54FAD"/>
    <w:rsid w:val="00F54FBC"/>
    <w:rsid w:val="00F558AB"/>
    <w:rsid w:val="00F56972"/>
    <w:rsid w:val="00F56F2A"/>
    <w:rsid w:val="00F57231"/>
    <w:rsid w:val="00F601F5"/>
    <w:rsid w:val="00F61708"/>
    <w:rsid w:val="00F6174A"/>
    <w:rsid w:val="00F61A09"/>
    <w:rsid w:val="00F6282E"/>
    <w:rsid w:val="00F642B3"/>
    <w:rsid w:val="00F64AC4"/>
    <w:rsid w:val="00F65825"/>
    <w:rsid w:val="00F66E5A"/>
    <w:rsid w:val="00F6795E"/>
    <w:rsid w:val="00F70C60"/>
    <w:rsid w:val="00F710CE"/>
    <w:rsid w:val="00F719D6"/>
    <w:rsid w:val="00F71FF1"/>
    <w:rsid w:val="00F72643"/>
    <w:rsid w:val="00F726AD"/>
    <w:rsid w:val="00F72E31"/>
    <w:rsid w:val="00F73074"/>
    <w:rsid w:val="00F743D5"/>
    <w:rsid w:val="00F74E0A"/>
    <w:rsid w:val="00F75F53"/>
    <w:rsid w:val="00F7711A"/>
    <w:rsid w:val="00F80192"/>
    <w:rsid w:val="00F814C3"/>
    <w:rsid w:val="00F82C95"/>
    <w:rsid w:val="00F85049"/>
    <w:rsid w:val="00F86364"/>
    <w:rsid w:val="00F873EB"/>
    <w:rsid w:val="00F878D1"/>
    <w:rsid w:val="00F87F46"/>
    <w:rsid w:val="00F904F3"/>
    <w:rsid w:val="00F905DF"/>
    <w:rsid w:val="00F90DC1"/>
    <w:rsid w:val="00F92053"/>
    <w:rsid w:val="00F923DF"/>
    <w:rsid w:val="00F92725"/>
    <w:rsid w:val="00F93254"/>
    <w:rsid w:val="00F93651"/>
    <w:rsid w:val="00F93740"/>
    <w:rsid w:val="00F96C68"/>
    <w:rsid w:val="00F971FE"/>
    <w:rsid w:val="00F977D4"/>
    <w:rsid w:val="00FA1E7B"/>
    <w:rsid w:val="00FA3EF9"/>
    <w:rsid w:val="00FA576E"/>
    <w:rsid w:val="00FB095C"/>
    <w:rsid w:val="00FB10BB"/>
    <w:rsid w:val="00FB18FE"/>
    <w:rsid w:val="00FB3E28"/>
    <w:rsid w:val="00FB6239"/>
    <w:rsid w:val="00FB685B"/>
    <w:rsid w:val="00FB68B8"/>
    <w:rsid w:val="00FB7964"/>
    <w:rsid w:val="00FB7AC4"/>
    <w:rsid w:val="00FC0F11"/>
    <w:rsid w:val="00FC2B76"/>
    <w:rsid w:val="00FC3A3F"/>
    <w:rsid w:val="00FC40CB"/>
    <w:rsid w:val="00FC66C8"/>
    <w:rsid w:val="00FC6F2D"/>
    <w:rsid w:val="00FC70D0"/>
    <w:rsid w:val="00FC7294"/>
    <w:rsid w:val="00FC765E"/>
    <w:rsid w:val="00FC794A"/>
    <w:rsid w:val="00FD0058"/>
    <w:rsid w:val="00FD02A6"/>
    <w:rsid w:val="00FD0A62"/>
    <w:rsid w:val="00FD367F"/>
    <w:rsid w:val="00FD3B72"/>
    <w:rsid w:val="00FD4971"/>
    <w:rsid w:val="00FD5C2F"/>
    <w:rsid w:val="00FE06B9"/>
    <w:rsid w:val="00FE0C25"/>
    <w:rsid w:val="00FE198F"/>
    <w:rsid w:val="00FE2F3B"/>
    <w:rsid w:val="00FE4221"/>
    <w:rsid w:val="00FE4681"/>
    <w:rsid w:val="00FE6028"/>
    <w:rsid w:val="00FE6AA7"/>
    <w:rsid w:val="00FE6C9B"/>
    <w:rsid w:val="00FF0EAF"/>
    <w:rsid w:val="00FF1023"/>
    <w:rsid w:val="00FF3819"/>
    <w:rsid w:val="00FF403E"/>
    <w:rsid w:val="00FF554A"/>
    <w:rsid w:val="00FF58D7"/>
    <w:rsid w:val="00FF5C18"/>
    <w:rsid w:val="00FF614C"/>
    <w:rsid w:val="00FF6D9E"/>
    <w:rsid w:val="00FF7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576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F0C4F"/>
    <w:rPr>
      <w:rFonts w:cs="Calibri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382C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82C0E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82C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82C0E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382C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22</Words>
  <Characters>132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VNN.R9</cp:lastModifiedBy>
  <cp:revision>4</cp:revision>
  <dcterms:created xsi:type="dcterms:W3CDTF">2015-01-19T11:10:00Z</dcterms:created>
  <dcterms:modified xsi:type="dcterms:W3CDTF">2016-03-15T08:21:00Z</dcterms:modified>
</cp:coreProperties>
</file>