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CA" w:rsidRPr="00B16F62" w:rsidRDefault="00C85ACA" w:rsidP="00EA0B5C">
      <w:pPr>
        <w:jc w:val="center"/>
        <w:rPr>
          <w:rFonts w:ascii="DFKai-SB" w:eastAsia="DFKai-SB" w:hAnsi="DFKai-SB" w:cs="Times New Roman"/>
          <w:sz w:val="50"/>
          <w:szCs w:val="50"/>
        </w:rPr>
      </w:pPr>
      <w:r w:rsidRPr="00B16F62">
        <w:rPr>
          <w:rFonts w:ascii="DFKai-SB" w:eastAsia="DFKai-SB" w:hAnsi="DFKai-SB" w:cs="DFKai-SB"/>
          <w:sz w:val="50"/>
          <w:szCs w:val="50"/>
          <w:u w:val="single"/>
          <w:lang w:eastAsia="zh-CN"/>
        </w:rPr>
        <w:t xml:space="preserve">       </w:t>
      </w:r>
      <w:r w:rsidRPr="00B16F62">
        <w:rPr>
          <w:rFonts w:ascii="DFKai-SB" w:eastAsia="DFKai-SB" w:hAnsi="DFKai-SB" w:cs="DFKai-SB"/>
          <w:sz w:val="50"/>
          <w:szCs w:val="50"/>
          <w:lang w:eastAsia="zh-CN"/>
        </w:rPr>
        <w:t xml:space="preserve"> </w:t>
      </w:r>
      <w:r w:rsidRPr="00B16F62">
        <w:rPr>
          <w:rFonts w:ascii="DFKai-SB" w:eastAsia="DFKai-SB" w:hAnsi="DFKai-SB" w:cs="DFKai-SB" w:hint="eastAsia"/>
          <w:sz w:val="50"/>
          <w:szCs w:val="50"/>
          <w:lang w:eastAsia="zh-CN"/>
        </w:rPr>
        <w:t>年</w:t>
      </w:r>
      <w:r w:rsidRPr="00B16F62">
        <w:rPr>
          <w:rFonts w:ascii="DFKai-SB" w:eastAsia="DFKai-SB" w:hAnsi="DFKai-SB" w:cs="DFKai-SB"/>
          <w:sz w:val="50"/>
          <w:szCs w:val="50"/>
          <w:lang w:eastAsia="zh-CN"/>
        </w:rPr>
        <w:t xml:space="preserve"> </w:t>
      </w:r>
      <w:r w:rsidRPr="00B16F62">
        <w:rPr>
          <w:rFonts w:ascii="DFKai-SB" w:eastAsia="DFKai-SB" w:hAnsi="Wingdings 2" w:cs="Times New Roman" w:hint="eastAsia"/>
          <w:sz w:val="50"/>
          <w:szCs w:val="50"/>
        </w:rPr>
        <w:sym w:font="Wingdings 2" w:char="F0A3"/>
      </w:r>
      <w:r w:rsidRPr="00B16F62">
        <w:rPr>
          <w:rFonts w:ascii="DFKai-SB" w:eastAsia="DFKai-SB" w:hAnsi="DFKai-SB" w:cs="DFKai-SB" w:hint="eastAsia"/>
          <w:sz w:val="50"/>
          <w:szCs w:val="50"/>
          <w:lang w:eastAsia="zh-CN"/>
        </w:rPr>
        <w:t>春季班</w:t>
      </w:r>
      <w:r w:rsidRPr="00B16F62">
        <w:rPr>
          <w:rFonts w:ascii="DFKai-SB" w:eastAsia="DFKai-SB" w:hAnsi="DFKai-SB" w:cs="DFKai-SB"/>
          <w:sz w:val="50"/>
          <w:szCs w:val="50"/>
          <w:lang w:eastAsia="zh-CN"/>
        </w:rPr>
        <w:t xml:space="preserve"> </w:t>
      </w:r>
      <w:r w:rsidRPr="00B16F62">
        <w:rPr>
          <w:rFonts w:ascii="DFKai-SB" w:eastAsia="DFKai-SB" w:hAnsi="Wingdings 2" w:cs="Times New Roman" w:hint="eastAsia"/>
          <w:sz w:val="50"/>
          <w:szCs w:val="50"/>
        </w:rPr>
        <w:sym w:font="Wingdings 2" w:char="F0A3"/>
      </w:r>
      <w:r w:rsidRPr="00B16F62">
        <w:rPr>
          <w:rFonts w:ascii="DFKai-SB" w:eastAsia="DFKai-SB" w:hAnsi="DFKai-SB" w:cs="DFKai-SB" w:hint="eastAsia"/>
          <w:sz w:val="50"/>
          <w:szCs w:val="50"/>
          <w:lang w:eastAsia="zh-CN"/>
        </w:rPr>
        <w:t>秋季班</w:t>
      </w:r>
      <w:r w:rsidRPr="00B16F62">
        <w:rPr>
          <w:rFonts w:ascii="DFKai-SB" w:eastAsia="DFKai-SB" w:hAnsi="DFKai-SB" w:cs="DFKai-SB"/>
          <w:sz w:val="50"/>
          <w:szCs w:val="50"/>
          <w:lang w:eastAsia="zh-CN"/>
        </w:rPr>
        <w:t xml:space="preserve"> </w:t>
      </w:r>
      <w:r w:rsidRPr="00B16F62">
        <w:rPr>
          <w:rFonts w:ascii="DFKai-SB" w:eastAsia="DFKai-SB" w:hAnsi="DFKai-SB" w:cs="DFKai-SB" w:hint="eastAsia"/>
          <w:sz w:val="50"/>
          <w:szCs w:val="50"/>
          <w:lang w:eastAsia="zh-CN"/>
        </w:rPr>
        <w:t>陆生选课单</w:t>
      </w:r>
    </w:p>
    <w:p w:rsidR="00C85ACA" w:rsidRPr="00B16F62" w:rsidRDefault="00C85ACA" w:rsidP="008B7481">
      <w:pPr>
        <w:rPr>
          <w:rFonts w:ascii="DFKai-SB" w:eastAsia="DFKai-SB" w:hAnsi="DFKai-SB" w:cs="DFKai-SB"/>
          <w:sz w:val="36"/>
          <w:szCs w:val="36"/>
          <w:u w:val="single"/>
        </w:rPr>
      </w:pP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原就读学校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:</w:t>
      </w:r>
      <w:r w:rsidRPr="00B16F62">
        <w:rPr>
          <w:rFonts w:ascii="DFKai-SB" w:eastAsia="DFKai-SB" w:hAnsi="DFKai-SB" w:cs="DFKai-SB"/>
          <w:sz w:val="36"/>
          <w:szCs w:val="36"/>
          <w:u w:val="single"/>
          <w:lang w:eastAsia="zh-CN"/>
        </w:rPr>
        <w:t xml:space="preserve">            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 xml:space="preserve">  </w:t>
      </w:r>
      <w:r w:rsidRPr="00B16F62">
        <w:rPr>
          <w:rFonts w:ascii="DFKai-SB" w:eastAsia="DFKai-SB" w:hAnsi="DFKai-SB" w:cs="DFKai-SB" w:hint="eastAsia"/>
          <w:sz w:val="36"/>
          <w:szCs w:val="36"/>
        </w:rPr>
        <w:t>系所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 xml:space="preserve">: </w:t>
      </w:r>
      <w:r w:rsidRPr="00B16F62">
        <w:rPr>
          <w:rFonts w:ascii="DFKai-SB" w:eastAsia="DFKai-SB" w:hAnsi="DFKai-SB" w:cs="DFKai-SB"/>
          <w:sz w:val="36"/>
          <w:szCs w:val="36"/>
          <w:u w:val="single"/>
          <w:lang w:eastAsia="zh-CN"/>
        </w:rPr>
        <w:t xml:space="preserve">         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 xml:space="preserve"> 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姓名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:</w:t>
      </w:r>
      <w:r w:rsidRPr="00B16F62">
        <w:rPr>
          <w:rFonts w:ascii="DFKai-SB" w:eastAsia="DFKai-SB" w:hAnsi="DFKai-SB" w:cs="DFKai-SB"/>
          <w:sz w:val="36"/>
          <w:szCs w:val="36"/>
          <w:u w:val="single"/>
          <w:lang w:eastAsia="zh-CN"/>
        </w:rPr>
        <w:t xml:space="preserve">          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 xml:space="preserve">  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亚大就读系所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:</w:t>
      </w:r>
      <w:r w:rsidRPr="00B16F62">
        <w:rPr>
          <w:rFonts w:ascii="DFKai-SB" w:eastAsia="DFKai-SB" w:hAnsi="DFKai-SB" w:cs="DFKai-SB"/>
          <w:sz w:val="36"/>
          <w:szCs w:val="36"/>
          <w:u w:val="single"/>
        </w:rPr>
        <w:t xml:space="preserve">               </w:t>
      </w:r>
    </w:p>
    <w:p w:rsidR="00C85ACA" w:rsidRPr="00B16F62" w:rsidRDefault="00C85ACA" w:rsidP="00A86932">
      <w:pPr>
        <w:ind w:leftChars="-59" w:left="31680" w:hangingChars="39" w:firstLine="31680"/>
        <w:jc w:val="center"/>
        <w:rPr>
          <w:rFonts w:ascii="DFKai-SB" w:eastAsia="DFKai-SB" w:hAnsi="DFKai-SB" w:cs="Times New Roman"/>
          <w:sz w:val="36"/>
          <w:szCs w:val="36"/>
        </w:rPr>
      </w:pP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□研究生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-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短期研修生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(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最低修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9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学分为下限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 xml:space="preserve">)   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□本科生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-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短期研修生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(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最低修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15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学分为下限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>)</w:t>
      </w:r>
    </w:p>
    <w:tbl>
      <w:tblPr>
        <w:tblW w:w="15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0"/>
        <w:gridCol w:w="2505"/>
        <w:gridCol w:w="2764"/>
        <w:gridCol w:w="850"/>
        <w:gridCol w:w="867"/>
        <w:gridCol w:w="2126"/>
        <w:gridCol w:w="1984"/>
        <w:gridCol w:w="1701"/>
        <w:gridCol w:w="851"/>
      </w:tblGrid>
      <w:tr w:rsidR="00C85ACA" w:rsidRPr="00021C65">
        <w:trPr>
          <w:jc w:val="center"/>
        </w:trPr>
        <w:tc>
          <w:tcPr>
            <w:tcW w:w="1700" w:type="dxa"/>
            <w:vAlign w:val="center"/>
          </w:tcPr>
          <w:p w:rsidR="00C85ACA" w:rsidRPr="00021C65" w:rsidRDefault="00C85ACA" w:rsidP="00021C65">
            <w:pPr>
              <w:jc w:val="center"/>
              <w:rPr>
                <w:rFonts w:ascii="DFKai-SB" w:eastAsia="DFKai-SB" w:hAnsi="DFKai-SB" w:cs="Times New Roman"/>
                <w:b/>
                <w:bCs/>
                <w:sz w:val="28"/>
                <w:szCs w:val="28"/>
              </w:rPr>
            </w:pP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系所年级</w:t>
            </w:r>
          </w:p>
        </w:tc>
        <w:tc>
          <w:tcPr>
            <w:tcW w:w="2505" w:type="dxa"/>
            <w:vAlign w:val="center"/>
          </w:tcPr>
          <w:p w:rsidR="00C85ACA" w:rsidRPr="00021C65" w:rsidRDefault="00C85ACA" w:rsidP="00021C65">
            <w:pPr>
              <w:jc w:val="center"/>
              <w:rPr>
                <w:rFonts w:ascii="DFKai-SB" w:eastAsia="DFKai-SB" w:hAnsi="DFKai-SB" w:cs="Times New Roman"/>
                <w:b/>
                <w:bCs/>
                <w:sz w:val="28"/>
                <w:szCs w:val="28"/>
              </w:rPr>
            </w:pP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课号</w:t>
            </w:r>
          </w:p>
        </w:tc>
        <w:tc>
          <w:tcPr>
            <w:tcW w:w="2764" w:type="dxa"/>
            <w:vAlign w:val="center"/>
          </w:tcPr>
          <w:p w:rsidR="00C85ACA" w:rsidRPr="00021C65" w:rsidRDefault="00C85ACA" w:rsidP="00021C65">
            <w:pPr>
              <w:jc w:val="center"/>
              <w:rPr>
                <w:rFonts w:ascii="DFKai-SB" w:eastAsia="DFKai-SB" w:hAnsi="DFKai-SB" w:cs="Times New Roman"/>
                <w:b/>
                <w:bCs/>
                <w:sz w:val="28"/>
                <w:szCs w:val="28"/>
              </w:rPr>
            </w:pP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课名</w:t>
            </w:r>
          </w:p>
        </w:tc>
        <w:tc>
          <w:tcPr>
            <w:tcW w:w="850" w:type="dxa"/>
            <w:vAlign w:val="center"/>
          </w:tcPr>
          <w:p w:rsidR="00C85ACA" w:rsidRPr="00021C65" w:rsidRDefault="00C85ACA" w:rsidP="00021C65">
            <w:pPr>
              <w:jc w:val="center"/>
              <w:rPr>
                <w:rFonts w:ascii="DFKai-SB" w:eastAsia="DFKai-SB" w:hAnsi="DFKai-SB" w:cs="Times New Roman"/>
                <w:b/>
                <w:bCs/>
                <w:sz w:val="28"/>
                <w:szCs w:val="28"/>
              </w:rPr>
            </w:pP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修别</w:t>
            </w:r>
          </w:p>
        </w:tc>
        <w:tc>
          <w:tcPr>
            <w:tcW w:w="867" w:type="dxa"/>
            <w:vAlign w:val="center"/>
          </w:tcPr>
          <w:p w:rsidR="00C85ACA" w:rsidRPr="00021C65" w:rsidRDefault="00C85ACA" w:rsidP="00021C65">
            <w:pPr>
              <w:jc w:val="center"/>
              <w:rPr>
                <w:rFonts w:ascii="DFKai-SB" w:eastAsia="DFKai-SB" w:hAnsi="DFKai-SB" w:cs="Times New Roman"/>
                <w:b/>
                <w:bCs/>
                <w:sz w:val="28"/>
                <w:szCs w:val="28"/>
              </w:rPr>
            </w:pP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学分</w:t>
            </w:r>
          </w:p>
        </w:tc>
        <w:tc>
          <w:tcPr>
            <w:tcW w:w="2126" w:type="dxa"/>
            <w:vAlign w:val="center"/>
          </w:tcPr>
          <w:p w:rsidR="00C85ACA" w:rsidRPr="00021C65" w:rsidRDefault="00C85ACA" w:rsidP="00021C65">
            <w:pPr>
              <w:jc w:val="center"/>
              <w:rPr>
                <w:rFonts w:ascii="DFKai-SB" w:eastAsia="DFKai-SB" w:hAnsi="DFKai-SB" w:cs="Times New Roman"/>
                <w:b/>
                <w:bCs/>
                <w:sz w:val="28"/>
                <w:szCs w:val="28"/>
              </w:rPr>
            </w:pP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已选</w:t>
            </w:r>
            <w:r w:rsidRPr="00021C65">
              <w:rPr>
                <w:rFonts w:ascii="DFKai-SB" w:eastAsia="DFKai-SB" w:hAnsi="DFKai-SB" w:cs="DFKai-SB"/>
                <w:b/>
                <w:bCs/>
                <w:sz w:val="28"/>
                <w:szCs w:val="28"/>
                <w:lang w:eastAsia="zh-CN"/>
              </w:rPr>
              <w:t>/</w:t>
            </w: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最大人数</w:t>
            </w:r>
          </w:p>
        </w:tc>
        <w:tc>
          <w:tcPr>
            <w:tcW w:w="1984" w:type="dxa"/>
            <w:vAlign w:val="center"/>
          </w:tcPr>
          <w:p w:rsidR="00C85ACA" w:rsidRPr="00021C65" w:rsidRDefault="00C85ACA" w:rsidP="00021C65">
            <w:pPr>
              <w:jc w:val="center"/>
              <w:rPr>
                <w:rFonts w:ascii="DFKai-SB" w:eastAsia="DFKai-SB" w:hAnsi="DFKai-SB" w:cs="Times New Roman"/>
                <w:b/>
                <w:bCs/>
                <w:sz w:val="28"/>
                <w:szCs w:val="28"/>
              </w:rPr>
            </w:pP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授课教师</w:t>
            </w:r>
          </w:p>
        </w:tc>
        <w:tc>
          <w:tcPr>
            <w:tcW w:w="1701" w:type="dxa"/>
            <w:vAlign w:val="center"/>
          </w:tcPr>
          <w:p w:rsidR="00C85ACA" w:rsidRPr="00021C65" w:rsidRDefault="00C85ACA" w:rsidP="00021C65">
            <w:pPr>
              <w:jc w:val="center"/>
              <w:rPr>
                <w:rFonts w:ascii="DFKai-SB" w:eastAsia="DFKai-SB" w:hAnsi="DFKai-SB" w:cs="Times New Roman"/>
                <w:b/>
                <w:bCs/>
                <w:sz w:val="28"/>
                <w:szCs w:val="28"/>
              </w:rPr>
            </w:pP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上课时间</w:t>
            </w:r>
          </w:p>
        </w:tc>
        <w:tc>
          <w:tcPr>
            <w:tcW w:w="851" w:type="dxa"/>
            <w:vAlign w:val="center"/>
          </w:tcPr>
          <w:p w:rsidR="00C85ACA" w:rsidRPr="00021C65" w:rsidRDefault="00C85ACA" w:rsidP="00021C65">
            <w:pPr>
              <w:jc w:val="center"/>
              <w:rPr>
                <w:rFonts w:ascii="DFKai-SB" w:eastAsia="DFKai-SB" w:hAnsi="DFKai-SB" w:cs="Times New Roman"/>
                <w:b/>
                <w:bCs/>
                <w:sz w:val="28"/>
                <w:szCs w:val="28"/>
              </w:rPr>
            </w:pPr>
            <w:r w:rsidRPr="00021C65">
              <w:rPr>
                <w:rFonts w:ascii="DFKai-SB" w:eastAsia="DFKai-SB" w:hAnsi="DFKai-SB" w:cs="DFKai-SB" w:hint="eastAsia"/>
                <w:b/>
                <w:bCs/>
                <w:sz w:val="28"/>
                <w:szCs w:val="28"/>
                <w:lang w:eastAsia="zh-CN"/>
              </w:rPr>
              <w:t>备注</w:t>
            </w:r>
          </w:p>
        </w:tc>
      </w:tr>
      <w:tr w:rsidR="00C85ACA" w:rsidRPr="00021C65">
        <w:trPr>
          <w:trHeight w:hRule="exact" w:val="794"/>
          <w:jc w:val="center"/>
        </w:trPr>
        <w:tc>
          <w:tcPr>
            <w:tcW w:w="170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</w:tr>
      <w:tr w:rsidR="00C85ACA" w:rsidRPr="00021C65">
        <w:trPr>
          <w:trHeight w:hRule="exact" w:val="794"/>
          <w:jc w:val="center"/>
        </w:trPr>
        <w:tc>
          <w:tcPr>
            <w:tcW w:w="170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</w:tr>
      <w:tr w:rsidR="00C85ACA" w:rsidRPr="00021C65">
        <w:trPr>
          <w:trHeight w:hRule="exact" w:val="794"/>
          <w:jc w:val="center"/>
        </w:trPr>
        <w:tc>
          <w:tcPr>
            <w:tcW w:w="170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</w:tr>
      <w:tr w:rsidR="00C85ACA" w:rsidRPr="00021C65">
        <w:trPr>
          <w:trHeight w:hRule="exact" w:val="794"/>
          <w:jc w:val="center"/>
        </w:trPr>
        <w:tc>
          <w:tcPr>
            <w:tcW w:w="170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</w:tr>
      <w:tr w:rsidR="00C85ACA" w:rsidRPr="00021C65">
        <w:trPr>
          <w:trHeight w:hRule="exact" w:val="794"/>
          <w:jc w:val="center"/>
        </w:trPr>
        <w:tc>
          <w:tcPr>
            <w:tcW w:w="170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</w:tr>
      <w:tr w:rsidR="00C85ACA" w:rsidRPr="00021C65">
        <w:trPr>
          <w:trHeight w:hRule="exact" w:val="794"/>
          <w:jc w:val="center"/>
        </w:trPr>
        <w:tc>
          <w:tcPr>
            <w:tcW w:w="170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</w:tr>
      <w:tr w:rsidR="00C85ACA" w:rsidRPr="00021C65">
        <w:trPr>
          <w:trHeight w:hRule="exact" w:val="794"/>
          <w:jc w:val="center"/>
        </w:trPr>
        <w:tc>
          <w:tcPr>
            <w:tcW w:w="170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C85ACA" w:rsidRPr="00021C65" w:rsidRDefault="00C85ACA" w:rsidP="00280BEC">
            <w:pPr>
              <w:rPr>
                <w:rFonts w:ascii="DFKai-SB" w:eastAsia="DFKai-SB" w:hAnsi="DFKai-SB" w:cs="Times New Roman"/>
                <w:sz w:val="44"/>
                <w:szCs w:val="44"/>
              </w:rPr>
            </w:pPr>
          </w:p>
        </w:tc>
      </w:tr>
    </w:tbl>
    <w:p w:rsidR="00C85ACA" w:rsidRPr="00B16F62" w:rsidRDefault="00C85ACA" w:rsidP="008B7481">
      <w:pPr>
        <w:ind w:right="1440"/>
        <w:rPr>
          <w:rFonts w:ascii="DFKai-SB" w:eastAsia="DFKai-SB" w:hAnsi="DFKai-SB" w:cs="Times New Roman"/>
          <w:sz w:val="36"/>
          <w:szCs w:val="36"/>
          <w:u w:val="single"/>
        </w:rPr>
      </w:pP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原学校审核老师签字</w:t>
      </w:r>
      <w:r w:rsidRPr="00B16F62">
        <w:rPr>
          <w:rFonts w:ascii="DFKai-SB" w:eastAsia="DFKai-SB" w:hAnsi="DFKai-SB" w:cs="DFKai-SB" w:hint="eastAsia"/>
          <w:sz w:val="36"/>
          <w:szCs w:val="36"/>
        </w:rPr>
        <w:t>：</w:t>
      </w:r>
      <w:r w:rsidRPr="00B16F62">
        <w:rPr>
          <w:rFonts w:ascii="DFKai-SB" w:eastAsia="DFKai-SB" w:hAnsi="DFKai-SB" w:cs="DFKai-SB"/>
          <w:sz w:val="36"/>
          <w:szCs w:val="36"/>
          <w:u w:val="single"/>
        </w:rPr>
        <w:t xml:space="preserve">                 </w:t>
      </w:r>
      <w:r w:rsidRPr="00B16F62">
        <w:rPr>
          <w:rFonts w:ascii="DFKai-SB" w:eastAsia="DFKai-SB" w:hAnsi="DFKai-SB" w:cs="DFKai-SB"/>
          <w:sz w:val="36"/>
          <w:szCs w:val="36"/>
        </w:rPr>
        <w:t xml:space="preserve">              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合计</w:t>
      </w:r>
      <w:r w:rsidRPr="00B16F62">
        <w:rPr>
          <w:rFonts w:ascii="DFKai-SB" w:eastAsia="DFKai-SB" w:hAnsi="DFKai-SB" w:cs="DFKai-SB"/>
          <w:sz w:val="36"/>
          <w:szCs w:val="36"/>
          <w:u w:val="single"/>
          <w:lang w:eastAsia="zh-CN"/>
        </w:rPr>
        <w:t xml:space="preserve">            </w:t>
      </w:r>
      <w:r w:rsidRPr="00B16F62">
        <w:rPr>
          <w:rFonts w:ascii="DFKai-SB" w:eastAsia="DFKai-SB" w:hAnsi="DFKai-SB" w:cs="DFKai-SB"/>
          <w:sz w:val="36"/>
          <w:szCs w:val="36"/>
          <w:lang w:eastAsia="zh-CN"/>
        </w:rPr>
        <w:t xml:space="preserve"> </w:t>
      </w:r>
      <w:r w:rsidRPr="00B16F62">
        <w:rPr>
          <w:rFonts w:ascii="DFKai-SB" w:eastAsia="DFKai-SB" w:hAnsi="DFKai-SB" w:cs="DFKai-SB" w:hint="eastAsia"/>
          <w:sz w:val="36"/>
          <w:szCs w:val="36"/>
          <w:lang w:eastAsia="zh-CN"/>
        </w:rPr>
        <w:t>学分</w:t>
      </w:r>
    </w:p>
    <w:p w:rsidR="00C85ACA" w:rsidRPr="00B16F62" w:rsidRDefault="00C85ACA" w:rsidP="006D1AF9">
      <w:pPr>
        <w:widowControl/>
        <w:rPr>
          <w:rFonts w:ascii="DFKai-SB" w:eastAsia="DFKai-SB" w:hAnsi="DFKai-SB" w:cs="Times New Roman"/>
        </w:rPr>
        <w:sectPr w:rsidR="00C85ACA" w:rsidRPr="00B16F62" w:rsidSect="001B3132">
          <w:footerReference w:type="default" r:id="rId7"/>
          <w:pgSz w:w="16838" w:h="11906" w:orient="landscape" w:code="9"/>
          <w:pgMar w:top="1418" w:right="1418" w:bottom="1418" w:left="1134" w:header="567" w:footer="567" w:gutter="0"/>
          <w:cols w:space="425"/>
          <w:docGrid w:linePitch="360"/>
        </w:sectPr>
      </w:pPr>
    </w:p>
    <w:p w:rsidR="00C85ACA" w:rsidRPr="00B16F62" w:rsidRDefault="00C85ACA" w:rsidP="00280BEC">
      <w:pPr>
        <w:pStyle w:val="1-1"/>
        <w:numPr>
          <w:ilvl w:val="0"/>
          <w:numId w:val="0"/>
        </w:numPr>
        <w:ind w:left="480"/>
        <w:rPr>
          <w:rFonts w:ascii="DFKai-SB"/>
          <w:b w:val="0"/>
          <w:bCs w:val="0"/>
          <w:kern w:val="0"/>
          <w:position w:val="-2"/>
          <w:sz w:val="36"/>
          <w:szCs w:val="36"/>
        </w:rPr>
      </w:pPr>
      <w:bookmarkStart w:id="0" w:name="_Toc414966956"/>
      <w:r w:rsidRPr="00B16F62">
        <w:rPr>
          <w:rFonts w:ascii="DFKai-SB" w:cs="DFKai-SB" w:hint="eastAsia"/>
          <w:lang w:eastAsia="zh-CN"/>
        </w:rPr>
        <w:t>【附件七】</w:t>
      </w:r>
      <w:r w:rsidRPr="00B16F62">
        <w:rPr>
          <w:rFonts w:ascii="DFKai-SB" w:cs="DFKai-SB" w:hint="eastAsia"/>
          <w:kern w:val="0"/>
          <w:position w:val="-2"/>
          <w:sz w:val="36"/>
          <w:szCs w:val="36"/>
          <w:lang w:eastAsia="zh-CN"/>
        </w:rPr>
        <w:t>短期研修学</w:t>
      </w:r>
      <w:r w:rsidRPr="00B16F62">
        <w:rPr>
          <w:rFonts w:ascii="DFKai-SB" w:cs="DFKai-SB" w:hint="eastAsia"/>
          <w:spacing w:val="2"/>
          <w:kern w:val="0"/>
          <w:position w:val="-2"/>
          <w:sz w:val="36"/>
          <w:szCs w:val="36"/>
          <w:lang w:eastAsia="zh-CN"/>
        </w:rPr>
        <w:t>生</w:t>
      </w:r>
      <w:r w:rsidRPr="00B16F62">
        <w:rPr>
          <w:rFonts w:ascii="DFKai-SB" w:cs="DFKai-SB" w:hint="eastAsia"/>
          <w:kern w:val="0"/>
          <w:position w:val="-2"/>
          <w:sz w:val="36"/>
          <w:szCs w:val="36"/>
          <w:lang w:eastAsia="zh-CN"/>
        </w:rPr>
        <w:t>入境通报表</w:t>
      </w:r>
      <w:bookmarkEnd w:id="0"/>
    </w:p>
    <w:p w:rsidR="00C85ACA" w:rsidRPr="00B16F62" w:rsidRDefault="00C85ACA" w:rsidP="00A86932">
      <w:pPr>
        <w:ind w:rightChars="-416" w:right="31680"/>
        <w:jc w:val="center"/>
        <w:rPr>
          <w:rFonts w:ascii="DFKai-SB" w:eastAsia="DFKai-SB" w:hAnsi="DFKai-SB" w:cs="Times New Roman"/>
          <w:b/>
          <w:bCs/>
          <w:kern w:val="0"/>
          <w:position w:val="-2"/>
          <w:sz w:val="32"/>
          <w:szCs w:val="32"/>
        </w:rPr>
      </w:pPr>
      <w:r w:rsidRPr="00B16F62">
        <w:rPr>
          <w:rFonts w:ascii="DFKai-SB" w:eastAsia="DFKai-SB" w:hAnsi="DFKai-SB" w:cs="DFKai-SB" w:hint="eastAsia"/>
          <w:color w:val="FF0000"/>
          <w:kern w:val="0"/>
          <w:lang w:eastAsia="zh-CN"/>
        </w:rPr>
        <w:t>请务必在抵达台湾前</w:t>
      </w:r>
      <w:r w:rsidRPr="00B16F62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14</w:t>
      </w:r>
      <w:r w:rsidRPr="00B16F62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天前</w:t>
      </w:r>
      <w:r w:rsidRPr="00B16F62">
        <w:rPr>
          <w:rFonts w:ascii="DFKai-SB" w:eastAsia="DFKai-SB" w:hAnsi="DFKai-SB" w:cs="DFKai-SB" w:hint="eastAsia"/>
          <w:color w:val="FF0000"/>
          <w:kern w:val="0"/>
          <w:lang w:eastAsia="zh-CN"/>
        </w:rPr>
        <w:t>回传此表格</w:t>
      </w:r>
    </w:p>
    <w:tbl>
      <w:tblPr>
        <w:tblW w:w="9923" w:type="dxa"/>
        <w:tblInd w:w="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67"/>
        <w:gridCol w:w="475"/>
        <w:gridCol w:w="437"/>
        <w:gridCol w:w="841"/>
        <w:gridCol w:w="1225"/>
        <w:gridCol w:w="415"/>
        <w:gridCol w:w="1194"/>
        <w:gridCol w:w="1277"/>
        <w:gridCol w:w="10"/>
        <w:gridCol w:w="2482"/>
      </w:tblGrid>
      <w:tr w:rsidR="00C85ACA" w:rsidRPr="00021C65">
        <w:trPr>
          <w:trHeight w:hRule="exact" w:val="614"/>
        </w:trPr>
        <w:tc>
          <w:tcPr>
            <w:tcW w:w="9923" w:type="dxa"/>
            <w:gridSpan w:val="10"/>
            <w:tcBorders>
              <w:top w:val="threeDEmboss" w:sz="6" w:space="0" w:color="auto"/>
            </w:tcBorders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本人所在大学：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               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交换期间：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 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年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月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日至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 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年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月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日</w:t>
            </w:r>
          </w:p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left="1413" w:right="283"/>
              <w:jc w:val="center"/>
              <w:rPr>
                <w:rFonts w:ascii="DFKai-SB" w:eastAsia="DFKai-SB" w:hAnsi="DFKai-SB" w:cs="Times New Roman"/>
                <w:kern w:val="0"/>
              </w:rPr>
            </w:pPr>
          </w:p>
        </w:tc>
      </w:tr>
      <w:tr w:rsidR="00C85ACA" w:rsidRPr="00021C65">
        <w:trPr>
          <w:trHeight w:hRule="exact" w:val="468"/>
        </w:trPr>
        <w:tc>
          <w:tcPr>
            <w:tcW w:w="9923" w:type="dxa"/>
            <w:gridSpan w:val="10"/>
            <w:vAlign w:val="center"/>
          </w:tcPr>
          <w:p w:rsidR="00C85ACA" w:rsidRPr="00B16F62" w:rsidRDefault="00C85ACA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学生姓名</w:t>
            </w:r>
          </w:p>
        </w:tc>
      </w:tr>
      <w:tr w:rsidR="00C85ACA" w:rsidRPr="00021C65">
        <w:trPr>
          <w:trHeight w:hRule="exact" w:val="614"/>
        </w:trPr>
        <w:tc>
          <w:tcPr>
            <w:tcW w:w="2479" w:type="dxa"/>
            <w:gridSpan w:val="3"/>
            <w:vAlign w:val="center"/>
          </w:tcPr>
          <w:p w:rsidR="00C85ACA" w:rsidRPr="00B16F62" w:rsidRDefault="00C85ACA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2" w:type="dxa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</w:tr>
      <w:tr w:rsidR="00C85ACA" w:rsidRPr="00021C65">
        <w:trPr>
          <w:trHeight w:hRule="exact" w:val="614"/>
        </w:trPr>
        <w:tc>
          <w:tcPr>
            <w:tcW w:w="2479" w:type="dxa"/>
            <w:gridSpan w:val="3"/>
            <w:vAlign w:val="center"/>
          </w:tcPr>
          <w:p w:rsidR="00C85ACA" w:rsidRPr="00B16F62" w:rsidRDefault="00C85ACA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2" w:type="dxa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</w:tr>
      <w:tr w:rsidR="00C85ACA" w:rsidRPr="00021C65">
        <w:trPr>
          <w:trHeight w:hRule="exact" w:val="614"/>
        </w:trPr>
        <w:tc>
          <w:tcPr>
            <w:tcW w:w="2479" w:type="dxa"/>
            <w:gridSpan w:val="3"/>
            <w:vAlign w:val="center"/>
          </w:tcPr>
          <w:p w:rsidR="00C85ACA" w:rsidRPr="00B16F62" w:rsidRDefault="00C85ACA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2" w:type="dxa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</w:tr>
      <w:tr w:rsidR="00C85ACA" w:rsidRPr="00021C65">
        <w:trPr>
          <w:trHeight w:hRule="exact" w:val="614"/>
        </w:trPr>
        <w:tc>
          <w:tcPr>
            <w:tcW w:w="2479" w:type="dxa"/>
            <w:gridSpan w:val="3"/>
            <w:vAlign w:val="center"/>
          </w:tcPr>
          <w:p w:rsidR="00C85ACA" w:rsidRPr="00B16F62" w:rsidRDefault="00C85ACA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2" w:type="dxa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</w:tr>
      <w:tr w:rsidR="00C85ACA" w:rsidRPr="00021C65">
        <w:trPr>
          <w:trHeight w:hRule="exact" w:val="614"/>
        </w:trPr>
        <w:tc>
          <w:tcPr>
            <w:tcW w:w="2479" w:type="dxa"/>
            <w:gridSpan w:val="3"/>
            <w:vAlign w:val="center"/>
          </w:tcPr>
          <w:p w:rsidR="00C85ACA" w:rsidRPr="00B16F62" w:rsidRDefault="00C85ACA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2" w:type="dxa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</w:tr>
      <w:tr w:rsidR="00C85ACA" w:rsidRPr="00021C65">
        <w:trPr>
          <w:trHeight w:hRule="exact" w:val="702"/>
        </w:trPr>
        <w:tc>
          <w:tcPr>
            <w:tcW w:w="2042" w:type="dxa"/>
            <w:gridSpan w:val="2"/>
            <w:vMerge w:val="restart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ind w:left="121"/>
              <w:jc w:val="center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航班信息</w:t>
            </w:r>
          </w:p>
        </w:tc>
        <w:tc>
          <w:tcPr>
            <w:tcW w:w="1278" w:type="dxa"/>
            <w:gridSpan w:val="2"/>
            <w:vAlign w:val="center"/>
          </w:tcPr>
          <w:p w:rsidR="00C85ACA" w:rsidRPr="007C089C" w:rsidRDefault="00C85ACA" w:rsidP="00464F70">
            <w:pPr>
              <w:autoSpaceDE w:val="0"/>
              <w:autoSpaceDN w:val="0"/>
              <w:adjustRightInd w:val="0"/>
              <w:ind w:left="100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到达日期</w:t>
            </w:r>
          </w:p>
        </w:tc>
        <w:tc>
          <w:tcPr>
            <w:tcW w:w="2834" w:type="dxa"/>
            <w:gridSpan w:val="3"/>
            <w:vAlign w:val="center"/>
          </w:tcPr>
          <w:p w:rsidR="00C85ACA" w:rsidRPr="007C089C" w:rsidRDefault="00C85ACA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1277" w:type="dxa"/>
            <w:vAlign w:val="center"/>
          </w:tcPr>
          <w:p w:rsidR="00C85ACA" w:rsidRPr="007C089C" w:rsidRDefault="00C85ACA" w:rsidP="00464F70">
            <w:pPr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到达时间</w:t>
            </w:r>
          </w:p>
        </w:tc>
        <w:tc>
          <w:tcPr>
            <w:tcW w:w="2492" w:type="dxa"/>
            <w:gridSpan w:val="2"/>
            <w:vAlign w:val="center"/>
          </w:tcPr>
          <w:p w:rsidR="00C85ACA" w:rsidRPr="007C089C" w:rsidRDefault="00C85ACA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</w:tr>
      <w:tr w:rsidR="00C85ACA" w:rsidRPr="00021C65">
        <w:trPr>
          <w:trHeight w:hRule="exact" w:val="1011"/>
        </w:trPr>
        <w:tc>
          <w:tcPr>
            <w:tcW w:w="2042" w:type="dxa"/>
            <w:gridSpan w:val="2"/>
            <w:vMerge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C85ACA" w:rsidRPr="007C089C" w:rsidRDefault="00C85ACA" w:rsidP="00464F70">
            <w:pPr>
              <w:autoSpaceDE w:val="0"/>
              <w:autoSpaceDN w:val="0"/>
              <w:adjustRightInd w:val="0"/>
              <w:ind w:left="100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航班号码</w:t>
            </w:r>
          </w:p>
          <w:p w:rsidR="00C85ACA" w:rsidRPr="007C089C" w:rsidRDefault="00C85ACA" w:rsidP="00464F70">
            <w:pPr>
              <w:autoSpaceDE w:val="0"/>
              <w:autoSpaceDN w:val="0"/>
              <w:adjustRightInd w:val="0"/>
              <w:ind w:left="100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(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抵达台湾之航班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)</w:t>
            </w:r>
          </w:p>
        </w:tc>
        <w:tc>
          <w:tcPr>
            <w:tcW w:w="2834" w:type="dxa"/>
            <w:gridSpan w:val="3"/>
            <w:vAlign w:val="center"/>
          </w:tcPr>
          <w:p w:rsidR="00C85ACA" w:rsidRPr="007C089C" w:rsidRDefault="00C85ACA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1277" w:type="dxa"/>
            <w:vAlign w:val="center"/>
          </w:tcPr>
          <w:p w:rsidR="00C85ACA" w:rsidRPr="007C089C" w:rsidRDefault="00C85ACA" w:rsidP="00464F70">
            <w:pPr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航空公司</w:t>
            </w:r>
          </w:p>
        </w:tc>
        <w:tc>
          <w:tcPr>
            <w:tcW w:w="2492" w:type="dxa"/>
            <w:gridSpan w:val="2"/>
            <w:vAlign w:val="center"/>
          </w:tcPr>
          <w:p w:rsidR="00C85ACA" w:rsidRPr="007C089C" w:rsidRDefault="00C85ACA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</w:tr>
      <w:tr w:rsidR="00C85ACA" w:rsidRPr="00021C65">
        <w:trPr>
          <w:trHeight w:hRule="exact" w:val="1267"/>
        </w:trPr>
        <w:tc>
          <w:tcPr>
            <w:tcW w:w="2042" w:type="dxa"/>
            <w:gridSpan w:val="2"/>
            <w:vMerge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C85ACA" w:rsidRPr="007C089C" w:rsidRDefault="00C85ACA" w:rsidP="00464F70">
            <w:pPr>
              <w:tabs>
                <w:tab w:val="left" w:pos="800"/>
              </w:tabs>
              <w:autoSpaceDE w:val="0"/>
              <w:autoSpaceDN w:val="0"/>
              <w:adjustRightInd w:val="0"/>
              <w:ind w:left="100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航</w:t>
            </w:r>
            <w:r w:rsidRPr="007C089C">
              <w:rPr>
                <w:rFonts w:ascii="DFKai-SB" w:eastAsia="DFKai-SB" w:hAnsi="DFKai-SB" w:cs="Times New Roman"/>
                <w:kern w:val="0"/>
                <w:lang w:eastAsia="zh-CN"/>
              </w:rPr>
              <w:tab/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线</w:t>
            </w:r>
          </w:p>
        </w:tc>
        <w:tc>
          <w:tcPr>
            <w:tcW w:w="6603" w:type="dxa"/>
            <w:gridSpan w:val="6"/>
            <w:vAlign w:val="center"/>
          </w:tcPr>
          <w:p w:rsidR="00C85ACA" w:rsidRPr="007C089C" w:rsidRDefault="00C85ACA" w:rsidP="00464F70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出发地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(      )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－中途转机点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(       )</w:t>
            </w:r>
          </w:p>
          <w:p w:rsidR="00C85ACA" w:rsidRPr="007C089C" w:rsidRDefault="00C85ACA" w:rsidP="00464F70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抵达城市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(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以下请择一打勾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)</w:t>
            </w:r>
          </w:p>
          <w:p w:rsidR="00C85ACA" w:rsidRPr="007C089C" w:rsidRDefault="00C85ACA" w:rsidP="002451EE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□桃园机场第一航厦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 xml:space="preserve">   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□桃园机场第二航厦</w:t>
            </w:r>
          </w:p>
          <w:p w:rsidR="00C85ACA" w:rsidRPr="007C089C" w:rsidRDefault="00C85ACA" w:rsidP="002451EE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□台中清泉岗机场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 xml:space="preserve">     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□台北松山机场</w:t>
            </w:r>
          </w:p>
        </w:tc>
      </w:tr>
      <w:tr w:rsidR="00C85ACA" w:rsidRPr="00021C65">
        <w:trPr>
          <w:trHeight w:hRule="exact" w:val="595"/>
        </w:trPr>
        <w:tc>
          <w:tcPr>
            <w:tcW w:w="1567" w:type="dxa"/>
            <w:vAlign w:val="center"/>
          </w:tcPr>
          <w:p w:rsidR="00C85ACA" w:rsidRPr="00B16F62" w:rsidRDefault="00C85ACA" w:rsidP="002C32E4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紧急连络电话</w:t>
            </w:r>
          </w:p>
        </w:tc>
        <w:tc>
          <w:tcPr>
            <w:tcW w:w="1753" w:type="dxa"/>
            <w:gridSpan w:val="3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jc w:val="center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1225" w:type="dxa"/>
            <w:vAlign w:val="center"/>
          </w:tcPr>
          <w:p w:rsidR="00C85ACA" w:rsidRPr="00B16F62" w:rsidRDefault="00C85ACA" w:rsidP="002C32E4">
            <w:pPr>
              <w:autoSpaceDE w:val="0"/>
              <w:autoSpaceDN w:val="0"/>
              <w:adjustRightInd w:val="0"/>
              <w:jc w:val="center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/>
                <w:spacing w:val="-1"/>
                <w:kern w:val="0"/>
                <w:lang w:eastAsia="zh-CN"/>
              </w:rPr>
              <w:t>E</w:t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>-</w:t>
            </w:r>
            <w:r w:rsidRPr="00B16F62">
              <w:rPr>
                <w:rFonts w:ascii="DFKai-SB" w:eastAsia="DFKai-SB" w:hAnsi="DFKai-SB" w:cs="DFKai-SB"/>
                <w:spacing w:val="1"/>
                <w:kern w:val="0"/>
                <w:lang w:eastAsia="zh-CN"/>
              </w:rPr>
              <w:t>ma</w:t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>il</w:t>
            </w:r>
          </w:p>
        </w:tc>
        <w:tc>
          <w:tcPr>
            <w:tcW w:w="5378" w:type="dxa"/>
            <w:gridSpan w:val="5"/>
            <w:vAlign w:val="center"/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jc w:val="center"/>
              <w:rPr>
                <w:rFonts w:ascii="DFKai-SB" w:eastAsia="DFKai-SB" w:hAnsi="DFKai-SB" w:cs="Times New Roman"/>
                <w:kern w:val="0"/>
              </w:rPr>
            </w:pPr>
          </w:p>
        </w:tc>
      </w:tr>
      <w:tr w:rsidR="00C85ACA" w:rsidRPr="00021C65">
        <w:trPr>
          <w:trHeight w:hRule="exact" w:val="825"/>
        </w:trPr>
        <w:tc>
          <w:tcPr>
            <w:tcW w:w="9923" w:type="dxa"/>
            <w:gridSpan w:val="10"/>
            <w:vAlign w:val="center"/>
          </w:tcPr>
          <w:p w:rsidR="00C85ACA" w:rsidRPr="00B16F62" w:rsidRDefault="00C85ACA" w:rsidP="00C85ACA">
            <w:pPr>
              <w:tabs>
                <w:tab w:val="left" w:pos="5380"/>
                <w:tab w:val="left" w:pos="6080"/>
              </w:tabs>
              <w:autoSpaceDE w:val="0"/>
              <w:autoSpaceDN w:val="0"/>
              <w:adjustRightInd w:val="0"/>
              <w:spacing w:line="400" w:lineRule="exact"/>
              <w:ind w:right="2999" w:firstLineChars="800" w:firstLine="31680"/>
              <w:rPr>
                <w:rFonts w:ascii="DFKai-SB" w:eastAsia="DFKai-SB" w:hAnsi="DFKai-SB" w:cs="Times New Roman"/>
                <w:kern w:val="0"/>
                <w:lang w:eastAsia="zh-CN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是否需要接机服务：</w:t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 xml:space="preserve">     </w:t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□是</w:t>
            </w:r>
            <w:r w:rsidRPr="00B16F62">
              <w:rPr>
                <w:rFonts w:ascii="DFKai-SB" w:eastAsia="DFKai-SB" w:hAnsi="DFKai-SB" w:cs="Times New Roman"/>
                <w:kern w:val="0"/>
                <w:lang w:eastAsia="zh-CN"/>
              </w:rPr>
              <w:tab/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 xml:space="preserve">     </w:t>
            </w:r>
            <w:r w:rsidRPr="00B16F62">
              <w:rPr>
                <w:rFonts w:ascii="DFKai-SB" w:eastAsia="DFKai-SB" w:hAnsi="DFKai-SB" w:cs="DFKai-SB" w:hint="eastAsia"/>
                <w:spacing w:val="2"/>
                <w:kern w:val="0"/>
                <w:lang w:eastAsia="zh-CN"/>
              </w:rPr>
              <w:t></w:t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□否</w:t>
            </w:r>
          </w:p>
        </w:tc>
      </w:tr>
      <w:tr w:rsidR="00C85ACA" w:rsidRPr="00021C65">
        <w:trPr>
          <w:trHeight w:hRule="exact" w:val="1864"/>
        </w:trPr>
        <w:tc>
          <w:tcPr>
            <w:tcW w:w="9923" w:type="dxa"/>
            <w:gridSpan w:val="10"/>
            <w:tcBorders>
              <w:bottom w:val="threeDEmboss" w:sz="6" w:space="0" w:color="auto"/>
            </w:tcBorders>
          </w:tcPr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7" w:line="100" w:lineRule="exact"/>
              <w:rPr>
                <w:rFonts w:ascii="DFKai-SB" w:eastAsia="DFKai-SB" w:hAnsi="DFKai-SB" w:cs="Times New Roman"/>
                <w:kern w:val="0"/>
              </w:rPr>
            </w:pPr>
          </w:p>
          <w:p w:rsidR="00C85ACA" w:rsidRPr="00B16F62" w:rsidRDefault="00C85ACA" w:rsidP="00464F70">
            <w:pPr>
              <w:autoSpaceDE w:val="0"/>
              <w:autoSpaceDN w:val="0"/>
              <w:adjustRightInd w:val="0"/>
              <w:spacing w:line="200" w:lineRule="exact"/>
              <w:rPr>
                <w:rFonts w:ascii="DFKai-SB" w:eastAsia="DFKai-SB" w:hAnsi="DFKai-SB" w:cs="Times New Roman"/>
                <w:kern w:val="0"/>
              </w:rPr>
            </w:pPr>
          </w:p>
          <w:p w:rsidR="00C85ACA" w:rsidRPr="00B16F62" w:rsidRDefault="00C85ACA" w:rsidP="002C32E4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申请人签名：</w:t>
            </w:r>
          </w:p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13" w:line="220" w:lineRule="exact"/>
              <w:rPr>
                <w:rFonts w:ascii="DFKai-SB" w:eastAsia="DFKai-SB" w:hAnsi="DFKai-SB" w:cs="Times New Roman"/>
                <w:kern w:val="0"/>
              </w:rPr>
            </w:pPr>
          </w:p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13" w:line="220" w:lineRule="exact"/>
              <w:rPr>
                <w:rFonts w:ascii="DFKai-SB" w:eastAsia="DFKai-SB" w:hAnsi="DFKai-SB" w:cs="Times New Roman"/>
                <w:kern w:val="0"/>
              </w:rPr>
            </w:pPr>
          </w:p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13" w:line="220" w:lineRule="exact"/>
              <w:rPr>
                <w:rFonts w:ascii="DFKai-SB" w:eastAsia="DFKai-SB" w:hAnsi="DFKai-SB" w:cs="Times New Roman"/>
                <w:kern w:val="0"/>
              </w:rPr>
            </w:pPr>
          </w:p>
          <w:p w:rsidR="00C85ACA" w:rsidRPr="00B16F62" w:rsidRDefault="00C85ACA" w:rsidP="00464F70">
            <w:pPr>
              <w:autoSpaceDE w:val="0"/>
              <w:autoSpaceDN w:val="0"/>
              <w:adjustRightInd w:val="0"/>
              <w:spacing w:before="13" w:line="220" w:lineRule="exact"/>
              <w:rPr>
                <w:rFonts w:ascii="DFKai-SB" w:eastAsia="DFKai-SB" w:hAnsi="DFKai-SB" w:cs="Times New Roman"/>
                <w:kern w:val="0"/>
              </w:rPr>
            </w:pPr>
          </w:p>
          <w:p w:rsidR="00C85ACA" w:rsidRPr="00B16F62" w:rsidRDefault="00C85ACA" w:rsidP="00C85ACA">
            <w:pPr>
              <w:tabs>
                <w:tab w:val="left" w:pos="7600"/>
                <w:tab w:val="left" w:pos="8440"/>
                <w:tab w:val="left" w:pos="9280"/>
              </w:tabs>
              <w:autoSpaceDE w:val="0"/>
              <w:autoSpaceDN w:val="0"/>
              <w:adjustRightInd w:val="0"/>
              <w:ind w:firstLineChars="1800" w:firstLine="31680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填表日期：</w:t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 xml:space="preserve">          </w:t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年</w:t>
            </w:r>
            <w:r w:rsidRPr="00B16F62">
              <w:rPr>
                <w:rFonts w:ascii="DFKai-SB" w:eastAsia="DFKai-SB" w:hAnsi="DFKai-SB" w:cs="Times New Roman"/>
                <w:kern w:val="0"/>
                <w:lang w:eastAsia="zh-CN"/>
              </w:rPr>
              <w:tab/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月</w:t>
            </w:r>
            <w:r w:rsidRPr="00B16F62">
              <w:rPr>
                <w:rFonts w:ascii="DFKai-SB" w:eastAsia="DFKai-SB" w:hAnsi="DFKai-SB" w:cs="Times New Roman"/>
                <w:kern w:val="0"/>
                <w:lang w:eastAsia="zh-CN"/>
              </w:rPr>
              <w:tab/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日</w:t>
            </w:r>
          </w:p>
        </w:tc>
      </w:tr>
    </w:tbl>
    <w:p w:rsidR="00C85ACA" w:rsidRPr="00B16F62" w:rsidRDefault="00C85ACA">
      <w:pPr>
        <w:widowControl/>
        <w:rPr>
          <w:rFonts w:ascii="DFKai-SB" w:eastAsia="DFKai-SB" w:hAnsi="DFKai-SB" w:cs="Times New Roman"/>
          <w:b/>
          <w:bCs/>
          <w:color w:val="FF0000"/>
          <w:kern w:val="0"/>
          <w:lang w:eastAsia="zh-CN"/>
        </w:rPr>
      </w:pPr>
      <w:r w:rsidRPr="00B16F62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注意：</w:t>
      </w:r>
    </w:p>
    <w:p w:rsidR="00C85ACA" w:rsidRPr="00225174" w:rsidRDefault="00C85ACA">
      <w:pPr>
        <w:widowControl/>
        <w:rPr>
          <w:rFonts w:ascii="DFKai-SB" w:eastAsia="DFKai-SB" w:hAnsi="DFKai-SB" w:cs="Times New Roman"/>
          <w:b/>
          <w:bCs/>
          <w:color w:val="FF0000"/>
          <w:kern w:val="0"/>
          <w:lang w:eastAsia="zh-CN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1.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无须接机服务者，仍须填写航班信息，同时签名后回传</w:t>
      </w:r>
    </w:p>
    <w:p w:rsidR="00C85ACA" w:rsidRPr="00225174" w:rsidRDefault="00C85ACA">
      <w:pPr>
        <w:widowControl/>
        <w:rPr>
          <w:rFonts w:ascii="DFKai-SB" w:eastAsia="DFKai-SB" w:hAnsi="DFKai-SB" w:cs="Times New Roman"/>
          <w:b/>
          <w:bCs/>
          <w:color w:val="FF0000"/>
          <w:kern w:val="0"/>
          <w:lang w:eastAsia="zh-CN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2.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本校要求整团「进入」与「离开」台湾</w:t>
      </w:r>
    </w:p>
    <w:p w:rsidR="00C85ACA" w:rsidRPr="00225174" w:rsidRDefault="00C85ACA">
      <w:pPr>
        <w:widowControl/>
        <w:rPr>
          <w:rFonts w:ascii="DFKai-SB" w:eastAsia="DFKai-SB" w:hAnsi="DFKai-SB" w:cs="Times New Roman"/>
          <w:kern w:val="0"/>
          <w:sz w:val="20"/>
          <w:szCs w:val="20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3.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如有航班更动或紧急情况请务必联系亚洲大学进修推广部，以利重新按排接机</w:t>
      </w:r>
    </w:p>
    <w:p w:rsidR="00C85ACA" w:rsidRPr="00225174" w:rsidRDefault="00C85ACA" w:rsidP="008234DE">
      <w:pPr>
        <w:widowControl/>
        <w:rPr>
          <w:rFonts w:ascii="DFKai-SB" w:eastAsia="DFKai-SB" w:hAnsi="DFKai-SB" w:cs="Times New Roman"/>
          <w:b/>
          <w:bCs/>
          <w:color w:val="FF0000"/>
          <w:kern w:val="0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4.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两岸学术交流中心紧急联络数据：</w:t>
      </w:r>
    </w:p>
    <w:p w:rsidR="00C85ACA" w:rsidRPr="00225174" w:rsidRDefault="00C85ACA" w:rsidP="00A86932">
      <w:pPr>
        <w:widowControl/>
        <w:ind w:leftChars="122" w:left="31680"/>
        <w:rPr>
          <w:rFonts w:ascii="DFKai-SB" w:eastAsia="DFKai-SB" w:hAnsi="DFKai-SB" w:cs="Times New Roman"/>
          <w:b/>
          <w:bCs/>
          <w:color w:val="FF0000"/>
          <w:kern w:val="0"/>
        </w:rPr>
      </w:pP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办公室电话：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+886-4-2332-3456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转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6251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；黄玟萃小姐：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+886-958-021-696</w:t>
      </w:r>
    </w:p>
    <w:p w:rsidR="00C85ACA" w:rsidRPr="00225174" w:rsidRDefault="00C85ACA" w:rsidP="00225174">
      <w:pPr>
        <w:widowControl/>
        <w:rPr>
          <w:rFonts w:ascii="DFKai-SB" w:eastAsia="DFKai-SB" w:hAnsi="DFKai-SB" w:cs="Times New Roman"/>
          <w:b/>
          <w:bCs/>
          <w:color w:val="FF0000"/>
          <w:kern w:val="0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5.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进修推广部接机紧急联络数据：曾满圆小姐：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+886-920-888-677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；许哲耀先生：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+886-919-028-999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；赖政豪老师：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+886-928-672-729</w:t>
      </w:r>
    </w:p>
    <w:p w:rsidR="00C85ACA" w:rsidRPr="00F73880" w:rsidRDefault="00C85ACA" w:rsidP="00F73880">
      <w:pPr>
        <w:spacing w:line="480" w:lineRule="exact"/>
        <w:jc w:val="both"/>
        <w:rPr>
          <w:rFonts w:ascii="DFKai-SB" w:eastAsia="宋体" w:hAnsi="DFKai-SB" w:cs="Times New Roman"/>
          <w:sz w:val="22"/>
          <w:szCs w:val="22"/>
        </w:rPr>
      </w:pPr>
      <w:bookmarkStart w:id="1" w:name="_GoBack"/>
      <w:bookmarkEnd w:id="1"/>
    </w:p>
    <w:sectPr w:rsidR="00C85ACA" w:rsidRPr="00F73880" w:rsidSect="001B3132">
      <w:pgSz w:w="11906" w:h="16838" w:code="9"/>
      <w:pgMar w:top="1134" w:right="1418" w:bottom="1418" w:left="1418" w:header="284" w:footer="284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ACA" w:rsidRDefault="00C85ACA" w:rsidP="0028147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5ACA" w:rsidRDefault="00C85ACA" w:rsidP="0028147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軟正黑體O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ACA" w:rsidRDefault="00C85ACA" w:rsidP="00E5342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85ACA" w:rsidRDefault="00C85ACA" w:rsidP="00E5342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ACA" w:rsidRDefault="00C85ACA" w:rsidP="0028147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5ACA" w:rsidRDefault="00C85ACA" w:rsidP="0028147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2EE5"/>
    <w:multiLevelType w:val="hybridMultilevel"/>
    <w:tmpl w:val="5582E368"/>
    <w:lvl w:ilvl="0" w:tplc="0AFCB07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B5364B0E">
      <w:start w:val="1"/>
      <w:numFmt w:val="lowerLetter"/>
      <w:suff w:val="space"/>
      <w:lvlText w:val="%2."/>
      <w:lvlJc w:val="left"/>
      <w:pPr>
        <w:ind w:left="690" w:hanging="210"/>
      </w:pPr>
      <w:rPr>
        <w:rFonts w:ascii="DFKai-SB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782EF2"/>
    <w:multiLevelType w:val="hybridMultilevel"/>
    <w:tmpl w:val="AF8AECEE"/>
    <w:lvl w:ilvl="0" w:tplc="29F020B8">
      <w:start w:val="1"/>
      <w:numFmt w:val="decimal"/>
      <w:pStyle w:val="3"/>
      <w:lvlText w:val="%1."/>
      <w:lvlJc w:val="left"/>
      <w:pPr>
        <w:ind w:left="760" w:hanging="480"/>
      </w:pPr>
    </w:lvl>
    <w:lvl w:ilvl="1" w:tplc="04090019">
      <w:start w:val="1"/>
      <w:numFmt w:val="ideographTraditional"/>
      <w:lvlText w:val="%2、"/>
      <w:lvlJc w:val="left"/>
      <w:pPr>
        <w:ind w:left="1240" w:hanging="480"/>
      </w:pPr>
    </w:lvl>
    <w:lvl w:ilvl="2" w:tplc="0409001B">
      <w:start w:val="1"/>
      <w:numFmt w:val="lowerRoman"/>
      <w:lvlText w:val="%3."/>
      <w:lvlJc w:val="right"/>
      <w:pPr>
        <w:ind w:left="1720" w:hanging="480"/>
      </w:pPr>
    </w:lvl>
    <w:lvl w:ilvl="3" w:tplc="0409000F">
      <w:start w:val="1"/>
      <w:numFmt w:val="decimal"/>
      <w:lvlText w:val="%4."/>
      <w:lvlJc w:val="left"/>
      <w:pPr>
        <w:ind w:left="2200" w:hanging="480"/>
      </w:pPr>
    </w:lvl>
    <w:lvl w:ilvl="4" w:tplc="04090019">
      <w:start w:val="1"/>
      <w:numFmt w:val="ideographTraditional"/>
      <w:lvlText w:val="%5、"/>
      <w:lvlJc w:val="left"/>
      <w:pPr>
        <w:ind w:left="2680" w:hanging="480"/>
      </w:pPr>
    </w:lvl>
    <w:lvl w:ilvl="5" w:tplc="0409001B">
      <w:start w:val="1"/>
      <w:numFmt w:val="lowerRoman"/>
      <w:lvlText w:val="%6."/>
      <w:lvlJc w:val="right"/>
      <w:pPr>
        <w:ind w:left="3160" w:hanging="480"/>
      </w:pPr>
    </w:lvl>
    <w:lvl w:ilvl="6" w:tplc="0409000F">
      <w:start w:val="1"/>
      <w:numFmt w:val="decimal"/>
      <w:lvlText w:val="%7."/>
      <w:lvlJc w:val="left"/>
      <w:pPr>
        <w:ind w:left="3640" w:hanging="480"/>
      </w:pPr>
    </w:lvl>
    <w:lvl w:ilvl="7" w:tplc="04090019">
      <w:start w:val="1"/>
      <w:numFmt w:val="ideographTraditional"/>
      <w:lvlText w:val="%8、"/>
      <w:lvlJc w:val="left"/>
      <w:pPr>
        <w:ind w:left="4120" w:hanging="480"/>
      </w:pPr>
    </w:lvl>
    <w:lvl w:ilvl="8" w:tplc="0409001B">
      <w:start w:val="1"/>
      <w:numFmt w:val="lowerRoman"/>
      <w:lvlText w:val="%9."/>
      <w:lvlJc w:val="right"/>
      <w:pPr>
        <w:ind w:left="4600" w:hanging="480"/>
      </w:pPr>
    </w:lvl>
  </w:abstractNum>
  <w:abstractNum w:abstractNumId="2">
    <w:nsid w:val="10DE4F56"/>
    <w:multiLevelType w:val="hybridMultilevel"/>
    <w:tmpl w:val="ED6E3668"/>
    <w:lvl w:ilvl="0" w:tplc="728CE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01F0ABC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B133CF6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DFKai-SB" w:hint="eastAsia"/>
        <w:color w:val="FF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B8E6FA5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F263983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06332EF"/>
    <w:multiLevelType w:val="hybridMultilevel"/>
    <w:tmpl w:val="06B003A8"/>
    <w:lvl w:ilvl="0" w:tplc="E940FE0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2101BF8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51002336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29D24E4"/>
    <w:multiLevelType w:val="hybridMultilevel"/>
    <w:tmpl w:val="AB1E3066"/>
    <w:lvl w:ilvl="0" w:tplc="F1F26C1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3DB0696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48C21FA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60B7EFE"/>
    <w:multiLevelType w:val="hybridMultilevel"/>
    <w:tmpl w:val="7A8EFA98"/>
    <w:lvl w:ilvl="0" w:tplc="1F8E0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72CD60C8"/>
    <w:multiLevelType w:val="hybridMultilevel"/>
    <w:tmpl w:val="4DCCF13E"/>
    <w:lvl w:ilvl="0" w:tplc="25604C0E">
      <w:start w:val="1"/>
      <w:numFmt w:val="taiwaneseCountingThousand"/>
      <w:pStyle w:val="2-1"/>
      <w:lvlText w:val="%1、"/>
      <w:lvlJc w:val="left"/>
      <w:pPr>
        <w:ind w:left="480" w:hanging="480"/>
      </w:pPr>
    </w:lvl>
    <w:lvl w:ilvl="1" w:tplc="7DC8FB24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6197FEF"/>
    <w:multiLevelType w:val="hybridMultilevel"/>
    <w:tmpl w:val="61B6FE62"/>
    <w:lvl w:ilvl="0" w:tplc="C0F62B34">
      <w:start w:val="1"/>
      <w:numFmt w:val="ideographDigital"/>
      <w:pStyle w:val="3-1"/>
      <w:lvlText w:val="(%1)"/>
      <w:lvlJc w:val="left"/>
      <w:pPr>
        <w:ind w:left="905" w:hanging="480"/>
      </w:pPr>
      <w:rPr>
        <w:rFonts w:hint="eastAsia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1240" w:hanging="480"/>
      </w:pPr>
    </w:lvl>
    <w:lvl w:ilvl="2" w:tplc="0409001B">
      <w:start w:val="1"/>
      <w:numFmt w:val="lowerRoman"/>
      <w:lvlText w:val="%3."/>
      <w:lvlJc w:val="right"/>
      <w:pPr>
        <w:ind w:left="1720" w:hanging="480"/>
      </w:pPr>
    </w:lvl>
    <w:lvl w:ilvl="3" w:tplc="0409000F">
      <w:start w:val="1"/>
      <w:numFmt w:val="decimal"/>
      <w:lvlText w:val="%4."/>
      <w:lvlJc w:val="left"/>
      <w:pPr>
        <w:ind w:left="2200" w:hanging="480"/>
      </w:pPr>
    </w:lvl>
    <w:lvl w:ilvl="4" w:tplc="04090019">
      <w:start w:val="1"/>
      <w:numFmt w:val="ideographTraditional"/>
      <w:lvlText w:val="%5、"/>
      <w:lvlJc w:val="left"/>
      <w:pPr>
        <w:ind w:left="2680" w:hanging="480"/>
      </w:pPr>
    </w:lvl>
    <w:lvl w:ilvl="5" w:tplc="0409001B">
      <w:start w:val="1"/>
      <w:numFmt w:val="lowerRoman"/>
      <w:lvlText w:val="%6."/>
      <w:lvlJc w:val="right"/>
      <w:pPr>
        <w:ind w:left="3160" w:hanging="480"/>
      </w:pPr>
    </w:lvl>
    <w:lvl w:ilvl="6" w:tplc="0409000F">
      <w:start w:val="1"/>
      <w:numFmt w:val="decimal"/>
      <w:lvlText w:val="%7."/>
      <w:lvlJc w:val="left"/>
      <w:pPr>
        <w:ind w:left="3640" w:hanging="480"/>
      </w:pPr>
    </w:lvl>
    <w:lvl w:ilvl="7" w:tplc="04090019">
      <w:start w:val="1"/>
      <w:numFmt w:val="ideographTraditional"/>
      <w:lvlText w:val="%8、"/>
      <w:lvlJc w:val="left"/>
      <w:pPr>
        <w:ind w:left="4120" w:hanging="480"/>
      </w:pPr>
    </w:lvl>
    <w:lvl w:ilvl="8" w:tplc="0409001B">
      <w:start w:val="1"/>
      <w:numFmt w:val="lowerRoman"/>
      <w:lvlText w:val="%9."/>
      <w:lvlJc w:val="right"/>
      <w:pPr>
        <w:ind w:left="4600" w:hanging="480"/>
      </w:pPr>
    </w:lvl>
  </w:abstractNum>
  <w:abstractNum w:abstractNumId="18">
    <w:nsid w:val="78965E6B"/>
    <w:multiLevelType w:val="hybridMultilevel"/>
    <w:tmpl w:val="A042995A"/>
    <w:lvl w:ilvl="0" w:tplc="44AA92AE">
      <w:start w:val="1"/>
      <w:numFmt w:val="lowerLetter"/>
      <w:suff w:val="space"/>
      <w:lvlText w:val="%1."/>
      <w:lvlJc w:val="left"/>
      <w:pPr>
        <w:ind w:left="420" w:hanging="21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170"/>
        </w:tabs>
        <w:ind w:left="117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50"/>
        </w:tabs>
        <w:ind w:left="165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30"/>
        </w:tabs>
        <w:ind w:left="213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610"/>
        </w:tabs>
        <w:ind w:left="261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90"/>
        </w:tabs>
        <w:ind w:left="309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50"/>
        </w:tabs>
        <w:ind w:left="405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30"/>
        </w:tabs>
        <w:ind w:left="4530" w:hanging="480"/>
      </w:pPr>
    </w:lvl>
  </w:abstractNum>
  <w:abstractNum w:abstractNumId="19">
    <w:nsid w:val="7D0635EB"/>
    <w:multiLevelType w:val="hybridMultilevel"/>
    <w:tmpl w:val="7A188112"/>
    <w:lvl w:ilvl="0" w:tplc="4B24001C">
      <w:start w:val="1"/>
      <w:numFmt w:val="lowerLetter"/>
      <w:lvlText w:val="%1."/>
      <w:lvlJc w:val="left"/>
      <w:pPr>
        <w:tabs>
          <w:tab w:val="num" w:pos="1820"/>
        </w:tabs>
        <w:ind w:left="18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780"/>
        </w:tabs>
        <w:ind w:left="27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3260"/>
        </w:tabs>
        <w:ind w:left="32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3740"/>
        </w:tabs>
        <w:ind w:left="37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4220"/>
        </w:tabs>
        <w:ind w:left="42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4700"/>
        </w:tabs>
        <w:ind w:left="47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5180"/>
        </w:tabs>
        <w:ind w:left="51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5660"/>
        </w:tabs>
        <w:ind w:left="56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6140"/>
        </w:tabs>
        <w:ind w:left="6140" w:hanging="480"/>
      </w:pPr>
    </w:lvl>
  </w:abstractNum>
  <w:abstractNum w:abstractNumId="20">
    <w:nsid w:val="7D626DFC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17"/>
  </w:num>
  <w:num w:numId="5">
    <w:abstractNumId w:val="9"/>
  </w:num>
  <w:num w:numId="6">
    <w:abstractNumId w:val="13"/>
  </w:num>
  <w:num w:numId="7">
    <w:abstractNumId w:val="6"/>
  </w:num>
  <w:num w:numId="8">
    <w:abstractNumId w:val="20"/>
  </w:num>
  <w:num w:numId="9">
    <w:abstractNumId w:val="7"/>
  </w:num>
  <w:num w:numId="10">
    <w:abstractNumId w:val="3"/>
  </w:num>
  <w:num w:numId="11">
    <w:abstractNumId w:val="14"/>
  </w:num>
  <w:num w:numId="12">
    <w:abstractNumId w:val="4"/>
  </w:num>
  <w:num w:numId="13">
    <w:abstractNumId w:val="12"/>
  </w:num>
  <w:num w:numId="14">
    <w:abstractNumId w:val="16"/>
    <w:lvlOverride w:ilvl="0">
      <w:startOverride w:val="1"/>
    </w:lvlOverride>
  </w:num>
  <w:num w:numId="15">
    <w:abstractNumId w:val="16"/>
    <w:lvlOverride w:ilvl="0">
      <w:startOverride w:val="1"/>
    </w:lvlOverride>
  </w:num>
  <w:num w:numId="16">
    <w:abstractNumId w:val="8"/>
  </w:num>
  <w:num w:numId="17">
    <w:abstractNumId w:val="2"/>
  </w:num>
  <w:num w:numId="18">
    <w:abstractNumId w:val="15"/>
  </w:num>
  <w:num w:numId="19">
    <w:abstractNumId w:val="5"/>
  </w:num>
  <w:num w:numId="20">
    <w:abstractNumId w:val="10"/>
  </w:num>
  <w:num w:numId="21">
    <w:abstractNumId w:val="19"/>
  </w:num>
  <w:num w:numId="22">
    <w:abstractNumId w:val="0"/>
  </w:num>
  <w:num w:numId="23">
    <w:abstractNumId w:val="18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473"/>
    <w:rsid w:val="00004F5D"/>
    <w:rsid w:val="00005398"/>
    <w:rsid w:val="000070C9"/>
    <w:rsid w:val="0001048A"/>
    <w:rsid w:val="0001060F"/>
    <w:rsid w:val="00012D97"/>
    <w:rsid w:val="00021BB9"/>
    <w:rsid w:val="00021C65"/>
    <w:rsid w:val="00034CE4"/>
    <w:rsid w:val="000412A5"/>
    <w:rsid w:val="00041536"/>
    <w:rsid w:val="0005774F"/>
    <w:rsid w:val="00061054"/>
    <w:rsid w:val="00062F72"/>
    <w:rsid w:val="000814FD"/>
    <w:rsid w:val="000823DE"/>
    <w:rsid w:val="00090381"/>
    <w:rsid w:val="00095849"/>
    <w:rsid w:val="000B1212"/>
    <w:rsid w:val="000B316B"/>
    <w:rsid w:val="000B633C"/>
    <w:rsid w:val="000D363C"/>
    <w:rsid w:val="000E6372"/>
    <w:rsid w:val="0011363D"/>
    <w:rsid w:val="0011423B"/>
    <w:rsid w:val="001157DD"/>
    <w:rsid w:val="00116CD4"/>
    <w:rsid w:val="0012232F"/>
    <w:rsid w:val="001226B1"/>
    <w:rsid w:val="00123967"/>
    <w:rsid w:val="00126584"/>
    <w:rsid w:val="00133E6C"/>
    <w:rsid w:val="00143032"/>
    <w:rsid w:val="001454EB"/>
    <w:rsid w:val="001509F1"/>
    <w:rsid w:val="00153EF5"/>
    <w:rsid w:val="0016216C"/>
    <w:rsid w:val="00163423"/>
    <w:rsid w:val="001647BE"/>
    <w:rsid w:val="0016617B"/>
    <w:rsid w:val="0017128C"/>
    <w:rsid w:val="00173BB7"/>
    <w:rsid w:val="00174038"/>
    <w:rsid w:val="001773FF"/>
    <w:rsid w:val="00180D6B"/>
    <w:rsid w:val="001860D9"/>
    <w:rsid w:val="0019289F"/>
    <w:rsid w:val="001A16FD"/>
    <w:rsid w:val="001A3178"/>
    <w:rsid w:val="001A5181"/>
    <w:rsid w:val="001A61FB"/>
    <w:rsid w:val="001B0B71"/>
    <w:rsid w:val="001B237D"/>
    <w:rsid w:val="001B3132"/>
    <w:rsid w:val="001C4262"/>
    <w:rsid w:val="001C7037"/>
    <w:rsid w:val="001D2EB1"/>
    <w:rsid w:val="001E079C"/>
    <w:rsid w:val="001E3BE4"/>
    <w:rsid w:val="001F5DCA"/>
    <w:rsid w:val="00213E8B"/>
    <w:rsid w:val="00221559"/>
    <w:rsid w:val="00222D23"/>
    <w:rsid w:val="00225174"/>
    <w:rsid w:val="00237425"/>
    <w:rsid w:val="002451EE"/>
    <w:rsid w:val="002627A4"/>
    <w:rsid w:val="00263E3F"/>
    <w:rsid w:val="00276103"/>
    <w:rsid w:val="00280BEC"/>
    <w:rsid w:val="00281473"/>
    <w:rsid w:val="002843CF"/>
    <w:rsid w:val="002862A7"/>
    <w:rsid w:val="002974A0"/>
    <w:rsid w:val="002A0554"/>
    <w:rsid w:val="002A0D9E"/>
    <w:rsid w:val="002A3B67"/>
    <w:rsid w:val="002B052C"/>
    <w:rsid w:val="002C32E4"/>
    <w:rsid w:val="002D034E"/>
    <w:rsid w:val="002E0E6B"/>
    <w:rsid w:val="002E5892"/>
    <w:rsid w:val="002F2B93"/>
    <w:rsid w:val="002F7934"/>
    <w:rsid w:val="003054F8"/>
    <w:rsid w:val="003141BE"/>
    <w:rsid w:val="00317CC5"/>
    <w:rsid w:val="00322171"/>
    <w:rsid w:val="0032299A"/>
    <w:rsid w:val="00334D00"/>
    <w:rsid w:val="00340675"/>
    <w:rsid w:val="003459D6"/>
    <w:rsid w:val="00350283"/>
    <w:rsid w:val="00354EB2"/>
    <w:rsid w:val="003603A2"/>
    <w:rsid w:val="00362DCC"/>
    <w:rsid w:val="00370E35"/>
    <w:rsid w:val="003755E8"/>
    <w:rsid w:val="00397266"/>
    <w:rsid w:val="003A5FFE"/>
    <w:rsid w:val="003B43B8"/>
    <w:rsid w:val="003C64BB"/>
    <w:rsid w:val="003C7A81"/>
    <w:rsid w:val="003D0C57"/>
    <w:rsid w:val="003E5AB3"/>
    <w:rsid w:val="00403C57"/>
    <w:rsid w:val="00403E64"/>
    <w:rsid w:val="00412129"/>
    <w:rsid w:val="004141C4"/>
    <w:rsid w:val="00414E27"/>
    <w:rsid w:val="00444B43"/>
    <w:rsid w:val="00457002"/>
    <w:rsid w:val="00464F70"/>
    <w:rsid w:val="00471A33"/>
    <w:rsid w:val="004734C6"/>
    <w:rsid w:val="0047561A"/>
    <w:rsid w:val="00476DF9"/>
    <w:rsid w:val="00480320"/>
    <w:rsid w:val="00491DFE"/>
    <w:rsid w:val="00495E83"/>
    <w:rsid w:val="004A1B92"/>
    <w:rsid w:val="004B2A70"/>
    <w:rsid w:val="004C2BB0"/>
    <w:rsid w:val="004C33B2"/>
    <w:rsid w:val="004D059B"/>
    <w:rsid w:val="004D2D00"/>
    <w:rsid w:val="004F1879"/>
    <w:rsid w:val="004F1EC7"/>
    <w:rsid w:val="004F1ECF"/>
    <w:rsid w:val="00515584"/>
    <w:rsid w:val="005174CA"/>
    <w:rsid w:val="00523D27"/>
    <w:rsid w:val="00527F04"/>
    <w:rsid w:val="00544724"/>
    <w:rsid w:val="00554817"/>
    <w:rsid w:val="00556BA3"/>
    <w:rsid w:val="00561DC2"/>
    <w:rsid w:val="00565486"/>
    <w:rsid w:val="00567F9A"/>
    <w:rsid w:val="00571023"/>
    <w:rsid w:val="00574FC7"/>
    <w:rsid w:val="00576030"/>
    <w:rsid w:val="005773D2"/>
    <w:rsid w:val="005807AA"/>
    <w:rsid w:val="005930ED"/>
    <w:rsid w:val="005934A1"/>
    <w:rsid w:val="00597C55"/>
    <w:rsid w:val="005B55E4"/>
    <w:rsid w:val="005C0F49"/>
    <w:rsid w:val="005D7EE9"/>
    <w:rsid w:val="005E04C3"/>
    <w:rsid w:val="005E0DC1"/>
    <w:rsid w:val="005F1C76"/>
    <w:rsid w:val="005F5D6C"/>
    <w:rsid w:val="0060373F"/>
    <w:rsid w:val="0061178A"/>
    <w:rsid w:val="0063663B"/>
    <w:rsid w:val="0063702A"/>
    <w:rsid w:val="006567AB"/>
    <w:rsid w:val="006648E7"/>
    <w:rsid w:val="00671988"/>
    <w:rsid w:val="006779F5"/>
    <w:rsid w:val="006801FE"/>
    <w:rsid w:val="0069046B"/>
    <w:rsid w:val="00692236"/>
    <w:rsid w:val="0069293D"/>
    <w:rsid w:val="006A452D"/>
    <w:rsid w:val="006A4BFE"/>
    <w:rsid w:val="006A772D"/>
    <w:rsid w:val="006B3DDD"/>
    <w:rsid w:val="006B6E20"/>
    <w:rsid w:val="006D0665"/>
    <w:rsid w:val="006D1AF9"/>
    <w:rsid w:val="006D3020"/>
    <w:rsid w:val="006E437E"/>
    <w:rsid w:val="006E4E80"/>
    <w:rsid w:val="006E68B7"/>
    <w:rsid w:val="0071156F"/>
    <w:rsid w:val="00721544"/>
    <w:rsid w:val="00721C2C"/>
    <w:rsid w:val="00725F5D"/>
    <w:rsid w:val="00727185"/>
    <w:rsid w:val="007469AC"/>
    <w:rsid w:val="007515B7"/>
    <w:rsid w:val="00752FDE"/>
    <w:rsid w:val="007562DD"/>
    <w:rsid w:val="0076177E"/>
    <w:rsid w:val="00761FBF"/>
    <w:rsid w:val="00781A79"/>
    <w:rsid w:val="0078401C"/>
    <w:rsid w:val="00787A05"/>
    <w:rsid w:val="0079060E"/>
    <w:rsid w:val="00794EA7"/>
    <w:rsid w:val="007961F1"/>
    <w:rsid w:val="007A14BD"/>
    <w:rsid w:val="007C089C"/>
    <w:rsid w:val="007F2471"/>
    <w:rsid w:val="0080787C"/>
    <w:rsid w:val="00807DD5"/>
    <w:rsid w:val="00814798"/>
    <w:rsid w:val="00815DB6"/>
    <w:rsid w:val="008206AC"/>
    <w:rsid w:val="008234DE"/>
    <w:rsid w:val="008342E1"/>
    <w:rsid w:val="00843D39"/>
    <w:rsid w:val="008517C8"/>
    <w:rsid w:val="00857BB9"/>
    <w:rsid w:val="0086191F"/>
    <w:rsid w:val="0086530D"/>
    <w:rsid w:val="00866727"/>
    <w:rsid w:val="008709F7"/>
    <w:rsid w:val="00877265"/>
    <w:rsid w:val="00886E85"/>
    <w:rsid w:val="00890A1A"/>
    <w:rsid w:val="0089742C"/>
    <w:rsid w:val="008B7481"/>
    <w:rsid w:val="008C05A4"/>
    <w:rsid w:val="008C3492"/>
    <w:rsid w:val="008C5EF9"/>
    <w:rsid w:val="008D0296"/>
    <w:rsid w:val="008D3C95"/>
    <w:rsid w:val="008E2E0A"/>
    <w:rsid w:val="008E31CF"/>
    <w:rsid w:val="008F3A04"/>
    <w:rsid w:val="008F7003"/>
    <w:rsid w:val="008F7BD3"/>
    <w:rsid w:val="009001EE"/>
    <w:rsid w:val="00922DC9"/>
    <w:rsid w:val="00930BC2"/>
    <w:rsid w:val="00942CF4"/>
    <w:rsid w:val="009470FD"/>
    <w:rsid w:val="00972899"/>
    <w:rsid w:val="00977F81"/>
    <w:rsid w:val="0098345B"/>
    <w:rsid w:val="009871DF"/>
    <w:rsid w:val="009A26E7"/>
    <w:rsid w:val="009A681E"/>
    <w:rsid w:val="009B2664"/>
    <w:rsid w:val="009B7FCB"/>
    <w:rsid w:val="009C318F"/>
    <w:rsid w:val="009D3688"/>
    <w:rsid w:val="009D5BE9"/>
    <w:rsid w:val="009E59E2"/>
    <w:rsid w:val="009E6FA7"/>
    <w:rsid w:val="009F5BA9"/>
    <w:rsid w:val="009F5E3C"/>
    <w:rsid w:val="00A0073E"/>
    <w:rsid w:val="00A075C2"/>
    <w:rsid w:val="00A1045A"/>
    <w:rsid w:val="00A1371A"/>
    <w:rsid w:val="00A229DD"/>
    <w:rsid w:val="00A255FC"/>
    <w:rsid w:val="00A25CA0"/>
    <w:rsid w:val="00A26468"/>
    <w:rsid w:val="00A27C30"/>
    <w:rsid w:val="00A337EB"/>
    <w:rsid w:val="00A41FE3"/>
    <w:rsid w:val="00A5009E"/>
    <w:rsid w:val="00A7064A"/>
    <w:rsid w:val="00A7719D"/>
    <w:rsid w:val="00A8430A"/>
    <w:rsid w:val="00A86932"/>
    <w:rsid w:val="00A96A16"/>
    <w:rsid w:val="00A97083"/>
    <w:rsid w:val="00AB0F2A"/>
    <w:rsid w:val="00AB2094"/>
    <w:rsid w:val="00AB6A52"/>
    <w:rsid w:val="00AE10DE"/>
    <w:rsid w:val="00AE42D1"/>
    <w:rsid w:val="00AF6A7A"/>
    <w:rsid w:val="00B00F25"/>
    <w:rsid w:val="00B04023"/>
    <w:rsid w:val="00B06E0F"/>
    <w:rsid w:val="00B16F62"/>
    <w:rsid w:val="00B23C8C"/>
    <w:rsid w:val="00B360B5"/>
    <w:rsid w:val="00B36B6D"/>
    <w:rsid w:val="00B37BFC"/>
    <w:rsid w:val="00B41DAC"/>
    <w:rsid w:val="00B47F77"/>
    <w:rsid w:val="00B53113"/>
    <w:rsid w:val="00B63FF5"/>
    <w:rsid w:val="00B665B4"/>
    <w:rsid w:val="00B80B08"/>
    <w:rsid w:val="00B8331C"/>
    <w:rsid w:val="00B84C2C"/>
    <w:rsid w:val="00B8672F"/>
    <w:rsid w:val="00B8699D"/>
    <w:rsid w:val="00B90F74"/>
    <w:rsid w:val="00B91372"/>
    <w:rsid w:val="00B92229"/>
    <w:rsid w:val="00BA0EDA"/>
    <w:rsid w:val="00BC0449"/>
    <w:rsid w:val="00BC1969"/>
    <w:rsid w:val="00BD060F"/>
    <w:rsid w:val="00BE091E"/>
    <w:rsid w:val="00BF4A06"/>
    <w:rsid w:val="00C0474F"/>
    <w:rsid w:val="00C158FE"/>
    <w:rsid w:val="00C27E82"/>
    <w:rsid w:val="00C4007B"/>
    <w:rsid w:val="00C5193E"/>
    <w:rsid w:val="00C60DCC"/>
    <w:rsid w:val="00C7789B"/>
    <w:rsid w:val="00C80A4F"/>
    <w:rsid w:val="00C81CBA"/>
    <w:rsid w:val="00C85529"/>
    <w:rsid w:val="00C85ACA"/>
    <w:rsid w:val="00C85D2C"/>
    <w:rsid w:val="00C87D75"/>
    <w:rsid w:val="00CA7318"/>
    <w:rsid w:val="00CB2A12"/>
    <w:rsid w:val="00CB3BDC"/>
    <w:rsid w:val="00CD3BD6"/>
    <w:rsid w:val="00CD6654"/>
    <w:rsid w:val="00CE1EC0"/>
    <w:rsid w:val="00CE39BD"/>
    <w:rsid w:val="00CE3F20"/>
    <w:rsid w:val="00CE43AF"/>
    <w:rsid w:val="00CF1055"/>
    <w:rsid w:val="00CF1961"/>
    <w:rsid w:val="00D032F8"/>
    <w:rsid w:val="00D054F3"/>
    <w:rsid w:val="00D16C50"/>
    <w:rsid w:val="00D172F9"/>
    <w:rsid w:val="00D20449"/>
    <w:rsid w:val="00D2238A"/>
    <w:rsid w:val="00D26D30"/>
    <w:rsid w:val="00D277FD"/>
    <w:rsid w:val="00D31884"/>
    <w:rsid w:val="00D3516C"/>
    <w:rsid w:val="00D4534A"/>
    <w:rsid w:val="00D53F8E"/>
    <w:rsid w:val="00D578EA"/>
    <w:rsid w:val="00D57AEC"/>
    <w:rsid w:val="00D678D8"/>
    <w:rsid w:val="00D705B7"/>
    <w:rsid w:val="00D734A8"/>
    <w:rsid w:val="00D742CB"/>
    <w:rsid w:val="00D74C9A"/>
    <w:rsid w:val="00D91062"/>
    <w:rsid w:val="00DB2D55"/>
    <w:rsid w:val="00DB6DA5"/>
    <w:rsid w:val="00DD77B8"/>
    <w:rsid w:val="00DE0F20"/>
    <w:rsid w:val="00DE165E"/>
    <w:rsid w:val="00DE50F9"/>
    <w:rsid w:val="00DF7B54"/>
    <w:rsid w:val="00E129D6"/>
    <w:rsid w:val="00E12D1A"/>
    <w:rsid w:val="00E16F48"/>
    <w:rsid w:val="00E17E54"/>
    <w:rsid w:val="00E20B0F"/>
    <w:rsid w:val="00E30CF2"/>
    <w:rsid w:val="00E43C24"/>
    <w:rsid w:val="00E53424"/>
    <w:rsid w:val="00E53F22"/>
    <w:rsid w:val="00E72F3A"/>
    <w:rsid w:val="00E735C2"/>
    <w:rsid w:val="00E87273"/>
    <w:rsid w:val="00E90095"/>
    <w:rsid w:val="00E91E58"/>
    <w:rsid w:val="00EA0220"/>
    <w:rsid w:val="00EA0B5C"/>
    <w:rsid w:val="00EA3F0F"/>
    <w:rsid w:val="00EC2D03"/>
    <w:rsid w:val="00EC611B"/>
    <w:rsid w:val="00EE4FE3"/>
    <w:rsid w:val="00EF42FD"/>
    <w:rsid w:val="00F117AD"/>
    <w:rsid w:val="00F33DB1"/>
    <w:rsid w:val="00F359C2"/>
    <w:rsid w:val="00F46F64"/>
    <w:rsid w:val="00F474B2"/>
    <w:rsid w:val="00F47EAA"/>
    <w:rsid w:val="00F629F1"/>
    <w:rsid w:val="00F6324D"/>
    <w:rsid w:val="00F703D3"/>
    <w:rsid w:val="00F72051"/>
    <w:rsid w:val="00F726DF"/>
    <w:rsid w:val="00F73880"/>
    <w:rsid w:val="00F817C3"/>
    <w:rsid w:val="00FA1A2A"/>
    <w:rsid w:val="00FC49B1"/>
    <w:rsid w:val="00FD0E8A"/>
    <w:rsid w:val="00FD2BDE"/>
    <w:rsid w:val="00FE13D8"/>
    <w:rsid w:val="00FE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2664"/>
    <w:pPr>
      <w:widowControl w:val="0"/>
    </w:pPr>
    <w:rPr>
      <w:rFonts w:cs="Calibri"/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2F72"/>
    <w:pPr>
      <w:keepNext/>
      <w:spacing w:before="180" w:after="180" w:line="720" w:lineRule="auto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2F72"/>
    <w:pPr>
      <w:keepNext/>
      <w:spacing w:line="720" w:lineRule="auto"/>
      <w:outlineLvl w:val="1"/>
    </w:pPr>
    <w:rPr>
      <w:rFonts w:ascii="Cambria" w:hAnsi="Cambria" w:cs="Cambria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62F72"/>
    <w:pPr>
      <w:keepNext/>
      <w:spacing w:line="720" w:lineRule="auto"/>
      <w:outlineLvl w:val="2"/>
    </w:pPr>
    <w:rPr>
      <w:rFonts w:ascii="Cambria" w:hAnsi="Cambria" w:cs="Cambria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62F72"/>
    <w:pPr>
      <w:keepNext/>
      <w:spacing w:line="720" w:lineRule="auto"/>
      <w:outlineLvl w:val="3"/>
    </w:pPr>
    <w:rPr>
      <w:rFonts w:ascii="Cambria" w:hAnsi="Cambria" w:cs="Cambria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2F72"/>
    <w:rPr>
      <w:rFonts w:ascii="Cambria" w:eastAsia="PMingLiU" w:hAnsi="Cambria" w:cs="Cambria"/>
      <w:b/>
      <w:bCs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62F72"/>
    <w:rPr>
      <w:rFonts w:ascii="Cambria" w:eastAsia="PMingLiU" w:hAnsi="Cambria" w:cs="Cambria"/>
      <w:b/>
      <w:bCs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62F72"/>
    <w:rPr>
      <w:rFonts w:ascii="Cambria" w:eastAsia="PMingLiU" w:hAnsi="Cambria" w:cs="Cambria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62F72"/>
    <w:rPr>
      <w:rFonts w:ascii="Cambria" w:eastAsia="PMingLiU" w:hAnsi="Cambria" w:cs="Cambria"/>
      <w:sz w:val="36"/>
      <w:szCs w:val="36"/>
    </w:rPr>
  </w:style>
  <w:style w:type="paragraph" w:styleId="Footer">
    <w:name w:val="footer"/>
    <w:basedOn w:val="Normal"/>
    <w:link w:val="FooterChar"/>
    <w:uiPriority w:val="99"/>
    <w:rsid w:val="00281473"/>
    <w:pP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1473"/>
    <w:rPr>
      <w:rFonts w:ascii="Times New Roman" w:eastAsia="PMingLiU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81473"/>
  </w:style>
  <w:style w:type="paragraph" w:styleId="TOC1">
    <w:name w:val="toc 1"/>
    <w:basedOn w:val="Normal"/>
    <w:next w:val="Normal"/>
    <w:autoRedefine/>
    <w:uiPriority w:val="99"/>
    <w:semiHidden/>
    <w:rsid w:val="00B06E0F"/>
    <w:pPr>
      <w:tabs>
        <w:tab w:val="left" w:pos="709"/>
        <w:tab w:val="right" w:leader="dot" w:pos="9072"/>
      </w:tabs>
      <w:spacing w:beforeLines="50" w:line="320" w:lineRule="exact"/>
    </w:pPr>
    <w:rPr>
      <w:rFonts w:ascii="Times New Roman" w:eastAsia="DFKai-SB" w:hAnsi="Times New Roman" w:cs="Times New Roman"/>
      <w:b/>
      <w:bCs/>
      <w:noProof/>
      <w:sz w:val="28"/>
      <w:szCs w:val="28"/>
      <w:lang w:eastAsia="zh-CN"/>
    </w:rPr>
  </w:style>
  <w:style w:type="character" w:styleId="Hyperlink">
    <w:name w:val="Hyperlink"/>
    <w:basedOn w:val="DefaultParagraphFont"/>
    <w:uiPriority w:val="99"/>
    <w:rsid w:val="00281473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AB2094"/>
    <w:pPr>
      <w:tabs>
        <w:tab w:val="left" w:pos="1134"/>
        <w:tab w:val="right" w:leader="dot" w:pos="9060"/>
      </w:tabs>
      <w:ind w:leftChars="200" w:left="480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281473"/>
    <w:pP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1473"/>
    <w:rPr>
      <w:rFonts w:ascii="Times New Roman" w:eastAsia="PMingLiU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BC1969"/>
    <w:pPr>
      <w:ind w:leftChars="200" w:left="480"/>
    </w:pPr>
  </w:style>
  <w:style w:type="paragraph" w:customStyle="1" w:styleId="3">
    <w:name w:val="樣式3"/>
    <w:basedOn w:val="ListParagraph"/>
    <w:link w:val="30"/>
    <w:uiPriority w:val="99"/>
    <w:rsid w:val="00AB2094"/>
    <w:pPr>
      <w:numPr>
        <w:numId w:val="1"/>
      </w:numPr>
      <w:autoSpaceDE w:val="0"/>
      <w:autoSpaceDN w:val="0"/>
      <w:adjustRightInd w:val="0"/>
      <w:spacing w:afterLines="50" w:line="400" w:lineRule="exact"/>
      <w:ind w:leftChars="0" w:left="0"/>
    </w:pPr>
    <w:rPr>
      <w:rFonts w:ascii="Times New Roman" w:eastAsia="DFKai-SB" w:hAnsi="Times New Roman" w:cs="Times New Roman"/>
      <w:b/>
      <w:bCs/>
      <w:color w:val="000000"/>
      <w:kern w:val="0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AB2094"/>
  </w:style>
  <w:style w:type="character" w:customStyle="1" w:styleId="30">
    <w:name w:val="樣式3 字元"/>
    <w:basedOn w:val="ListParagraphChar"/>
    <w:link w:val="3"/>
    <w:uiPriority w:val="99"/>
    <w:locked/>
    <w:rsid w:val="00AB2094"/>
    <w:rPr>
      <w:rFonts w:ascii="Times New Roman" w:eastAsia="DFKai-SB" w:hAnsi="Times New Roman" w:cs="Times New Roman"/>
      <w:b/>
      <w:bCs/>
      <w:color w:val="000000"/>
      <w:kern w:val="0"/>
      <w:sz w:val="28"/>
      <w:szCs w:val="28"/>
    </w:rPr>
  </w:style>
  <w:style w:type="paragraph" w:styleId="TOCHeading">
    <w:name w:val="TOC Heading"/>
    <w:basedOn w:val="Heading1"/>
    <w:next w:val="Normal"/>
    <w:uiPriority w:val="99"/>
    <w:qFormat/>
    <w:rsid w:val="00062F72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TOC3">
    <w:name w:val="toc 3"/>
    <w:basedOn w:val="Normal"/>
    <w:next w:val="Normal"/>
    <w:autoRedefine/>
    <w:uiPriority w:val="99"/>
    <w:semiHidden/>
    <w:rsid w:val="001647BE"/>
    <w:pPr>
      <w:widowControl/>
      <w:tabs>
        <w:tab w:val="left" w:pos="1200"/>
        <w:tab w:val="right" w:leader="dot" w:pos="9060"/>
      </w:tabs>
      <w:spacing w:after="100" w:line="276" w:lineRule="auto"/>
      <w:ind w:left="709"/>
    </w:pPr>
    <w:rPr>
      <w:kern w:val="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062F72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2F72"/>
    <w:rPr>
      <w:rFonts w:ascii="Cambria" w:eastAsia="PMingLiU" w:hAnsi="Cambria" w:cs="Cambria"/>
      <w:sz w:val="18"/>
      <w:szCs w:val="18"/>
    </w:rPr>
  </w:style>
  <w:style w:type="paragraph" w:customStyle="1" w:styleId="3-1">
    <w:name w:val="標題3-1"/>
    <w:basedOn w:val="3"/>
    <w:link w:val="3-10"/>
    <w:uiPriority w:val="99"/>
    <w:rsid w:val="00062F72"/>
    <w:pPr>
      <w:numPr>
        <w:numId w:val="4"/>
      </w:numPr>
    </w:pPr>
  </w:style>
  <w:style w:type="character" w:customStyle="1" w:styleId="3-10">
    <w:name w:val="標題3-1 字元"/>
    <w:basedOn w:val="30"/>
    <w:link w:val="3-1"/>
    <w:uiPriority w:val="99"/>
    <w:locked/>
    <w:rsid w:val="00062F72"/>
  </w:style>
  <w:style w:type="paragraph" w:customStyle="1" w:styleId="1-1">
    <w:name w:val="標題1-1"/>
    <w:basedOn w:val="ListParagraph"/>
    <w:link w:val="1-10"/>
    <w:uiPriority w:val="99"/>
    <w:rsid w:val="00062F72"/>
    <w:pPr>
      <w:numPr>
        <w:numId w:val="2"/>
      </w:numPr>
      <w:ind w:leftChars="0" w:left="0"/>
      <w:jc w:val="center"/>
      <w:outlineLvl w:val="0"/>
    </w:pPr>
    <w:rPr>
      <w:rFonts w:ascii="Times New Roman" w:eastAsia="DFKai-SB" w:hAnsi="DFKai-SB" w:cs="Times New Roman"/>
      <w:b/>
      <w:bCs/>
      <w:sz w:val="32"/>
      <w:szCs w:val="32"/>
    </w:rPr>
  </w:style>
  <w:style w:type="paragraph" w:customStyle="1" w:styleId="2-1">
    <w:name w:val="標題2-1"/>
    <w:basedOn w:val="ListParagraph"/>
    <w:link w:val="2-10"/>
    <w:uiPriority w:val="99"/>
    <w:rsid w:val="00062F72"/>
    <w:pPr>
      <w:numPr>
        <w:numId w:val="3"/>
      </w:numPr>
      <w:tabs>
        <w:tab w:val="left" w:pos="567"/>
      </w:tabs>
      <w:spacing w:beforeLines="50" w:afterLines="50" w:line="480" w:lineRule="exact"/>
      <w:ind w:leftChars="0" w:left="0"/>
      <w:outlineLvl w:val="1"/>
    </w:pPr>
    <w:rPr>
      <w:rFonts w:ascii="Times New Roman" w:eastAsia="DFKai-SB" w:hAnsi="DFKai-SB" w:cs="Times New Roman"/>
      <w:b/>
      <w:bCs/>
      <w:sz w:val="28"/>
      <w:szCs w:val="28"/>
    </w:rPr>
  </w:style>
  <w:style w:type="character" w:customStyle="1" w:styleId="1-10">
    <w:name w:val="標題1-1 字元"/>
    <w:basedOn w:val="ListParagraphChar"/>
    <w:link w:val="1-1"/>
    <w:uiPriority w:val="99"/>
    <w:locked/>
    <w:rsid w:val="00062F72"/>
    <w:rPr>
      <w:rFonts w:ascii="Times New Roman" w:eastAsia="DFKai-SB" w:hAnsi="DFKai-SB" w:cs="Times New Roman"/>
      <w:b/>
      <w:bCs/>
      <w:sz w:val="32"/>
      <w:szCs w:val="32"/>
    </w:rPr>
  </w:style>
  <w:style w:type="character" w:customStyle="1" w:styleId="2-10">
    <w:name w:val="標題2-1 字元"/>
    <w:basedOn w:val="ListParagraphChar"/>
    <w:link w:val="2-1"/>
    <w:uiPriority w:val="99"/>
    <w:locked/>
    <w:rsid w:val="00062F72"/>
    <w:rPr>
      <w:rFonts w:ascii="Times New Roman" w:eastAsia="DFKai-SB" w:hAnsi="DFKai-SB" w:cs="Times New Roman"/>
      <w:b/>
      <w:bCs/>
      <w:sz w:val="28"/>
      <w:szCs w:val="28"/>
    </w:rPr>
  </w:style>
  <w:style w:type="paragraph" w:customStyle="1" w:styleId="G3">
    <w:name w:val="G3"/>
    <w:basedOn w:val="Normal"/>
    <w:uiPriority w:val="99"/>
    <w:rsid w:val="00EF42FD"/>
    <w:pPr>
      <w:widowControl/>
      <w:autoSpaceDE w:val="0"/>
      <w:autoSpaceDN w:val="0"/>
      <w:adjustRightInd w:val="0"/>
      <w:spacing w:line="480" w:lineRule="exact"/>
      <w:ind w:left="1701" w:hanging="1701"/>
      <w:jc w:val="both"/>
      <w:textAlignment w:val="center"/>
    </w:pPr>
    <w:rPr>
      <w:rFonts w:ascii="DFKai-SB" w:eastAsia="DFKai-SB" w:hAnsi="Times New Roman" w:cs="DFKai-SB"/>
      <w:kern w:val="0"/>
    </w:rPr>
  </w:style>
  <w:style w:type="paragraph" w:styleId="BodyText">
    <w:name w:val="Body Text"/>
    <w:basedOn w:val="Normal"/>
    <w:link w:val="BodyTextChar"/>
    <w:uiPriority w:val="99"/>
    <w:rsid w:val="00EF42FD"/>
    <w:pPr>
      <w:spacing w:after="120"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F42FD"/>
    <w:rPr>
      <w:rFonts w:ascii="Times New Roman" w:eastAsia="PMingLiU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EF42FD"/>
    <w:pPr>
      <w:spacing w:after="120" w:line="480" w:lineRule="auto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F42FD"/>
    <w:rPr>
      <w:rFonts w:ascii="Times New Roman" w:eastAsia="PMingLiU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578EA"/>
    <w:pPr>
      <w:widowControl/>
      <w:spacing w:before="100" w:after="100"/>
    </w:pPr>
    <w:rPr>
      <w:rFonts w:ascii="Arial Unicode MS" w:eastAsia="Arial Unicode MS" w:hAnsi="Arial Unicode MS" w:cs="Arial Unicode MS"/>
      <w:kern w:val="0"/>
      <w:lang w:eastAsia="zh-CN"/>
    </w:rPr>
  </w:style>
  <w:style w:type="paragraph" w:styleId="BodyTextIndent">
    <w:name w:val="Body Text Indent"/>
    <w:basedOn w:val="Normal"/>
    <w:link w:val="BodyTextIndentChar"/>
    <w:uiPriority w:val="99"/>
    <w:semiHidden/>
    <w:rsid w:val="00671988"/>
    <w:pPr>
      <w:spacing w:after="120"/>
      <w:ind w:leftChars="200" w:left="48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71988"/>
  </w:style>
  <w:style w:type="paragraph" w:styleId="Caption">
    <w:name w:val="caption"/>
    <w:basedOn w:val="Normal"/>
    <w:next w:val="Normal"/>
    <w:uiPriority w:val="99"/>
    <w:qFormat/>
    <w:rsid w:val="00671988"/>
    <w:pPr>
      <w:spacing w:line="240" w:lineRule="exact"/>
    </w:pPr>
    <w:rPr>
      <w:rFonts w:ascii="Times New Roman" w:eastAsia="DFKai-SB" w:hAnsi="Times New Roman" w:cs="Times New Roman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671988"/>
    <w:pPr>
      <w:spacing w:after="120"/>
      <w:ind w:leftChars="200" w:left="480"/>
    </w:pPr>
    <w:rPr>
      <w:rFonts w:ascii="Times New Roman" w:eastAsia="DFKai-SB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71988"/>
    <w:rPr>
      <w:rFonts w:ascii="Times New Roman" w:eastAsia="DFKai-SB" w:hAnsi="Times New Roman" w:cs="Times New Roman"/>
      <w:sz w:val="16"/>
      <w:szCs w:val="16"/>
    </w:rPr>
  </w:style>
  <w:style w:type="paragraph" w:customStyle="1" w:styleId="Web4">
    <w:name w:val="內文 (Web)4"/>
    <w:basedOn w:val="Normal"/>
    <w:uiPriority w:val="99"/>
    <w:rsid w:val="00671988"/>
    <w:pPr>
      <w:widowControl/>
      <w:spacing w:before="100" w:beforeAutospacing="1" w:after="100" w:afterAutospacing="1" w:line="408" w:lineRule="auto"/>
      <w:ind w:left="129" w:right="129"/>
    </w:pPr>
    <w:rPr>
      <w:rFonts w:ascii="PMingLiU" w:hAnsi="PMingLiU" w:cs="PMingLiU"/>
      <w:kern w:val="0"/>
    </w:rPr>
  </w:style>
  <w:style w:type="table" w:styleId="TableGrid">
    <w:name w:val="Table Grid"/>
    <w:basedOn w:val="TableNormal"/>
    <w:uiPriority w:val="99"/>
    <w:rsid w:val="00E53424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rsid w:val="00E53424"/>
    <w:pPr>
      <w:ind w:leftChars="50" w:left="120" w:rightChars="100" w:right="240"/>
    </w:pPr>
    <w:rPr>
      <w:rFonts w:ascii="DFKai-SB" w:eastAsia="DFKai-SB" w:hAnsi="Times New Roman" w:cs="DFKai-SB"/>
    </w:rPr>
  </w:style>
  <w:style w:type="paragraph" w:customStyle="1" w:styleId="a">
    <w:name w:val="公文(裝訂線)"/>
    <w:basedOn w:val="Normal"/>
    <w:uiPriority w:val="99"/>
    <w:rsid w:val="00E53424"/>
    <w:pPr>
      <w:widowControl/>
      <w:adjustRightInd w:val="0"/>
      <w:snapToGrid w:val="0"/>
      <w:spacing w:line="240" w:lineRule="atLeast"/>
      <w:textAlignment w:val="baseline"/>
    </w:pPr>
    <w:rPr>
      <w:rFonts w:ascii="PMingLiU" w:hAnsi="Times New Roman" w:cs="PMingLiU"/>
      <w:noProof/>
      <w:color w:val="FF0000"/>
      <w:kern w:val="0"/>
      <w:sz w:val="20"/>
      <w:szCs w:val="20"/>
    </w:rPr>
  </w:style>
  <w:style w:type="paragraph" w:customStyle="1" w:styleId="Default">
    <w:name w:val="Default"/>
    <w:uiPriority w:val="99"/>
    <w:rsid w:val="009F5E3C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kern w:val="0"/>
      <w:sz w:val="24"/>
      <w:szCs w:val="24"/>
      <w:lang w:eastAsia="zh-TW"/>
    </w:rPr>
  </w:style>
  <w:style w:type="paragraph" w:styleId="Date">
    <w:name w:val="Date"/>
    <w:basedOn w:val="Normal"/>
    <w:next w:val="Normal"/>
    <w:link w:val="DateChar"/>
    <w:uiPriority w:val="99"/>
    <w:semiHidden/>
    <w:rsid w:val="008F7003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8F7003"/>
  </w:style>
  <w:style w:type="table" w:styleId="LightShading-Accent1">
    <w:name w:val="Light Shading Accent 1"/>
    <w:basedOn w:val="TableNormal"/>
    <w:uiPriority w:val="99"/>
    <w:rsid w:val="00B84C2C"/>
    <w:rPr>
      <w:rFonts w:cs="Calibri"/>
      <w:color w:val="365F91"/>
      <w:kern w:val="0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Shading1-Accent1">
    <w:name w:val="Medium Shading 1 Accent 1"/>
    <w:basedOn w:val="TableNormal"/>
    <w:uiPriority w:val="99"/>
    <w:rsid w:val="00B84C2C"/>
    <w:rPr>
      <w:rFonts w:cs="Calibri"/>
      <w:kern w:val="0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rsid w:val="00B84C2C"/>
    <w:rPr>
      <w:rFonts w:cs="Calibri"/>
      <w:kern w:val="0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rsid w:val="00B84C2C"/>
    <w:rPr>
      <w:rFonts w:cs="Calibri"/>
      <w:kern w:val="0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4">
    <w:name w:val="A4"/>
    <w:uiPriority w:val="99"/>
    <w:rsid w:val="00B84C2C"/>
    <w:rPr>
      <w:rFonts w:ascii="微軟正黑體O" w:eastAsia="微軟正黑體O" w:cs="微軟正黑體O"/>
      <w:b/>
      <w:bCs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55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1898</TotalTime>
  <Pages>3</Pages>
  <Words>134</Words>
  <Characters>765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asia6260</dc:creator>
  <cp:keywords/>
  <dc:description/>
  <cp:lastModifiedBy>VNN.R9</cp:lastModifiedBy>
  <cp:revision>127</cp:revision>
  <cp:lastPrinted>2015-04-20T05:21:00Z</cp:lastPrinted>
  <dcterms:created xsi:type="dcterms:W3CDTF">2014-11-10T02:27:00Z</dcterms:created>
  <dcterms:modified xsi:type="dcterms:W3CDTF">2015-09-21T08:06:00Z</dcterms:modified>
</cp:coreProperties>
</file>