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4AD" w:rsidRDefault="004F44AD" w:rsidP="006F0440">
      <w:pPr>
        <w:pStyle w:val="NormalWeb"/>
        <w:jc w:val="center"/>
        <w:rPr>
          <w:rFonts w:cs="Times New Roman"/>
          <w:b/>
          <w:bCs/>
          <w:sz w:val="27"/>
          <w:szCs w:val="27"/>
        </w:rPr>
      </w:pPr>
      <w:r>
        <w:rPr>
          <w:rFonts w:hint="eastAsia"/>
          <w:b/>
          <w:bCs/>
          <w:sz w:val="27"/>
          <w:szCs w:val="27"/>
        </w:rPr>
        <w:t>关于组织申报</w:t>
      </w:r>
      <w:r>
        <w:rPr>
          <w:b/>
          <w:bCs/>
          <w:sz w:val="27"/>
          <w:szCs w:val="27"/>
        </w:rPr>
        <w:t>2017</w:t>
      </w:r>
      <w:r>
        <w:rPr>
          <w:rFonts w:hint="eastAsia"/>
          <w:b/>
          <w:bCs/>
          <w:sz w:val="27"/>
          <w:szCs w:val="27"/>
        </w:rPr>
        <w:t>年春季学期</w:t>
      </w:r>
    </w:p>
    <w:p w:rsidR="004F44AD" w:rsidRDefault="004F44AD" w:rsidP="006F0440">
      <w:pPr>
        <w:pStyle w:val="NormalWeb"/>
        <w:jc w:val="center"/>
        <w:rPr>
          <w:rFonts w:cs="Times New Roman"/>
        </w:rPr>
      </w:pPr>
      <w:r>
        <w:rPr>
          <w:rFonts w:hint="eastAsia"/>
          <w:b/>
          <w:bCs/>
          <w:sz w:val="27"/>
          <w:szCs w:val="27"/>
        </w:rPr>
        <w:t>哥伦比亚大学等</w:t>
      </w:r>
      <w:r>
        <w:rPr>
          <w:b/>
          <w:bCs/>
          <w:sz w:val="27"/>
          <w:szCs w:val="27"/>
        </w:rPr>
        <w:t>4</w:t>
      </w:r>
      <w:r>
        <w:rPr>
          <w:rFonts w:hint="eastAsia"/>
          <w:b/>
          <w:bCs/>
          <w:sz w:val="27"/>
          <w:szCs w:val="27"/>
        </w:rPr>
        <w:t>所美国高校本科生访学项目的通知</w:t>
      </w:r>
    </w:p>
    <w:p w:rsidR="004F44AD" w:rsidRDefault="004F44AD" w:rsidP="00826A4F">
      <w:pPr>
        <w:pStyle w:val="NormalWeb"/>
        <w:spacing w:line="360" w:lineRule="auto"/>
      </w:pPr>
      <w:r>
        <w:rPr>
          <w:rFonts w:hint="eastAsia"/>
        </w:rPr>
        <w:t>各学院：</w:t>
      </w:r>
      <w:r>
        <w:t xml:space="preserve"> </w:t>
      </w:r>
    </w:p>
    <w:p w:rsidR="004F44AD" w:rsidRDefault="004F44AD" w:rsidP="00826A4F">
      <w:pPr>
        <w:pStyle w:val="NormalWeb"/>
        <w:spacing w:line="360" w:lineRule="auto"/>
        <w:rPr>
          <w:rFonts w:cs="Times New Roman"/>
        </w:rPr>
      </w:pPr>
      <w:r>
        <w:t xml:space="preserve">    </w:t>
      </w:r>
      <w:r>
        <w:rPr>
          <w:rFonts w:hint="eastAsia"/>
        </w:rPr>
        <w:t>为让我校学生开拓国际视野，拥有更多海外交流学习机会，感受海外优质教育资源，现组织申报</w:t>
      </w:r>
      <w:r>
        <w:t>2017</w:t>
      </w:r>
      <w:r>
        <w:rPr>
          <w:rFonts w:hint="eastAsia"/>
        </w:rPr>
        <w:t>年春季学期哥伦比亚大学、加州大学圣地亚哥分校、加州大学河滨分校、波士顿大学等</w:t>
      </w:r>
      <w:r>
        <w:t>4</w:t>
      </w:r>
      <w:r>
        <w:rPr>
          <w:rFonts w:hint="eastAsia"/>
        </w:rPr>
        <w:t>所美国大学访学项目。</w:t>
      </w:r>
      <w:r>
        <w:rPr>
          <w:rFonts w:hint="eastAsia"/>
          <w:b/>
          <w:bCs/>
        </w:rPr>
        <w:t>波士顿大学学分项目截止时间为</w:t>
      </w:r>
      <w:r>
        <w:rPr>
          <w:b/>
          <w:bCs/>
        </w:rPr>
        <w:t>2016</w:t>
      </w:r>
      <w:r>
        <w:rPr>
          <w:rFonts w:hint="eastAsia"/>
          <w:b/>
          <w:bCs/>
        </w:rPr>
        <w:t>年</w:t>
      </w:r>
      <w:r>
        <w:rPr>
          <w:b/>
          <w:bCs/>
        </w:rPr>
        <w:t>9</w:t>
      </w:r>
      <w:r>
        <w:rPr>
          <w:rFonts w:hint="eastAsia"/>
          <w:b/>
          <w:bCs/>
        </w:rPr>
        <w:t>月</w:t>
      </w:r>
      <w:r>
        <w:rPr>
          <w:b/>
          <w:bCs/>
        </w:rPr>
        <w:t>19</w:t>
      </w:r>
      <w:r>
        <w:rPr>
          <w:rFonts w:hint="eastAsia"/>
          <w:b/>
          <w:bCs/>
        </w:rPr>
        <w:t>日，其他项目</w:t>
      </w:r>
      <w:r w:rsidRPr="00BC7D39">
        <w:rPr>
          <w:rFonts w:hint="eastAsia"/>
          <w:b/>
          <w:bCs/>
        </w:rPr>
        <w:t>申请截止时间为</w:t>
      </w:r>
      <w:r w:rsidRPr="00BC7D39">
        <w:rPr>
          <w:b/>
          <w:bCs/>
        </w:rPr>
        <w:t>201</w:t>
      </w:r>
      <w:r>
        <w:rPr>
          <w:b/>
          <w:bCs/>
        </w:rPr>
        <w:t>6</w:t>
      </w:r>
      <w:r w:rsidRPr="00BC7D39">
        <w:rPr>
          <w:rFonts w:hint="eastAsia"/>
          <w:b/>
          <w:bCs/>
        </w:rPr>
        <w:t>年</w:t>
      </w:r>
      <w:r>
        <w:rPr>
          <w:b/>
          <w:bCs/>
        </w:rPr>
        <w:t>10</w:t>
      </w:r>
      <w:r w:rsidRPr="00BC7D39">
        <w:rPr>
          <w:rFonts w:hint="eastAsia"/>
          <w:b/>
          <w:bCs/>
        </w:rPr>
        <w:t>月</w:t>
      </w:r>
      <w:r>
        <w:rPr>
          <w:b/>
          <w:bCs/>
        </w:rPr>
        <w:t>24</w:t>
      </w:r>
      <w:r w:rsidRPr="00BC7D39">
        <w:rPr>
          <w:rFonts w:hint="eastAsia"/>
          <w:b/>
          <w:bCs/>
        </w:rPr>
        <w:t>日。</w:t>
      </w:r>
      <w:r>
        <w:rPr>
          <w:rFonts w:hint="eastAsia"/>
        </w:rPr>
        <w:t>请各学院宣传、组织学生报名</w:t>
      </w:r>
      <w:r>
        <w:rPr>
          <w:rFonts w:hint="eastAsia"/>
          <w:b/>
          <w:bCs/>
        </w:rPr>
        <w:t>，</w:t>
      </w:r>
      <w:r>
        <w:t xml:space="preserve"> </w:t>
      </w:r>
      <w:r>
        <w:rPr>
          <w:rFonts w:hint="eastAsia"/>
        </w:rPr>
        <w:t>并按时提交相关材料。项目要求、申请材料及流程详见附件。</w:t>
      </w:r>
    </w:p>
    <w:p w:rsidR="004F44AD" w:rsidRDefault="004F44AD" w:rsidP="00993B48">
      <w:pPr>
        <w:pStyle w:val="NormalWeb"/>
        <w:spacing w:line="360" w:lineRule="auto"/>
        <w:ind w:firstLineChars="250" w:firstLine="31680"/>
        <w:rPr>
          <w:rFonts w:cs="Times New Roman"/>
        </w:rPr>
      </w:pPr>
      <w:r w:rsidRPr="00A82F75">
        <w:rPr>
          <w:rFonts w:hint="eastAsia"/>
        </w:rPr>
        <w:t>附件</w:t>
      </w:r>
      <w:r>
        <w:rPr>
          <w:rFonts w:hint="eastAsia"/>
        </w:rPr>
        <w:t>：</w:t>
      </w:r>
      <w:r w:rsidRPr="00A82F75">
        <w:t>1</w:t>
      </w:r>
      <w:r>
        <w:t xml:space="preserve">. </w:t>
      </w:r>
      <w:r w:rsidRPr="00A82F75">
        <w:t>201</w:t>
      </w:r>
      <w:r>
        <w:t>7</w:t>
      </w:r>
      <w:r w:rsidRPr="00A82F75">
        <w:rPr>
          <w:rFonts w:hint="eastAsia"/>
        </w:rPr>
        <w:t>年</w:t>
      </w:r>
      <w:r>
        <w:rPr>
          <w:rFonts w:hint="eastAsia"/>
        </w:rPr>
        <w:t>春</w:t>
      </w:r>
      <w:r w:rsidRPr="00A82F75">
        <w:rPr>
          <w:rFonts w:hint="eastAsia"/>
        </w:rPr>
        <w:t>季学期美国</w:t>
      </w:r>
      <w:r>
        <w:rPr>
          <w:rFonts w:hint="eastAsia"/>
        </w:rPr>
        <w:t>哥伦比亚大学</w:t>
      </w:r>
      <w:r w:rsidRPr="00A82F75">
        <w:rPr>
          <w:rFonts w:hint="eastAsia"/>
        </w:rPr>
        <w:t>访学项目通知</w:t>
      </w:r>
    </w:p>
    <w:p w:rsidR="004F44AD" w:rsidRDefault="004F44AD" w:rsidP="00993B48">
      <w:pPr>
        <w:pStyle w:val="NormalWeb"/>
        <w:spacing w:line="360" w:lineRule="auto"/>
        <w:ind w:firstLineChars="550" w:firstLine="31680"/>
        <w:rPr>
          <w:rFonts w:cs="Times New Roman"/>
        </w:rPr>
      </w:pPr>
      <w:r w:rsidRPr="00A82F75">
        <w:t>2</w:t>
      </w:r>
      <w:r>
        <w:t xml:space="preserve">. </w:t>
      </w:r>
      <w:r w:rsidRPr="00A82F75">
        <w:t>201</w:t>
      </w:r>
      <w:r>
        <w:t>7</w:t>
      </w:r>
      <w:r w:rsidRPr="00A82F75">
        <w:rPr>
          <w:rFonts w:hint="eastAsia"/>
        </w:rPr>
        <w:t>年</w:t>
      </w:r>
      <w:r>
        <w:rPr>
          <w:rFonts w:hint="eastAsia"/>
        </w:rPr>
        <w:t>春</w:t>
      </w:r>
      <w:r w:rsidRPr="00A82F75">
        <w:rPr>
          <w:rFonts w:hint="eastAsia"/>
        </w:rPr>
        <w:t>季学期美国加州大学</w:t>
      </w:r>
      <w:r>
        <w:rPr>
          <w:rFonts w:hint="eastAsia"/>
        </w:rPr>
        <w:t>圣地亚哥</w:t>
      </w:r>
      <w:r w:rsidRPr="00A82F75">
        <w:rPr>
          <w:rFonts w:hint="eastAsia"/>
        </w:rPr>
        <w:t>分校访学项目通知</w:t>
      </w:r>
    </w:p>
    <w:p w:rsidR="004F44AD" w:rsidRDefault="004F44AD" w:rsidP="00993B48">
      <w:pPr>
        <w:pStyle w:val="NormalWeb"/>
        <w:spacing w:line="360" w:lineRule="auto"/>
        <w:ind w:firstLineChars="550" w:firstLine="31680"/>
        <w:rPr>
          <w:rFonts w:cs="Times New Roman"/>
        </w:rPr>
      </w:pPr>
      <w:r w:rsidRPr="00A82F75">
        <w:t>3</w:t>
      </w:r>
      <w:r>
        <w:t xml:space="preserve">. </w:t>
      </w:r>
      <w:r w:rsidRPr="00A82F75">
        <w:t>201</w:t>
      </w:r>
      <w:r>
        <w:t>7</w:t>
      </w:r>
      <w:r w:rsidRPr="00A82F75">
        <w:rPr>
          <w:rFonts w:hint="eastAsia"/>
        </w:rPr>
        <w:t>年</w:t>
      </w:r>
      <w:r>
        <w:rPr>
          <w:rFonts w:hint="eastAsia"/>
        </w:rPr>
        <w:t>春</w:t>
      </w:r>
      <w:r w:rsidRPr="00A82F75">
        <w:rPr>
          <w:rFonts w:hint="eastAsia"/>
        </w:rPr>
        <w:t>季学期美国加州大学</w:t>
      </w:r>
      <w:r>
        <w:rPr>
          <w:rFonts w:hint="eastAsia"/>
        </w:rPr>
        <w:t>河滨分校</w:t>
      </w:r>
      <w:r w:rsidRPr="00A82F75">
        <w:rPr>
          <w:rFonts w:hint="eastAsia"/>
        </w:rPr>
        <w:t>访学项目通知</w:t>
      </w:r>
    </w:p>
    <w:p w:rsidR="004F44AD" w:rsidRDefault="004F44AD" w:rsidP="00993B48">
      <w:pPr>
        <w:pStyle w:val="NormalWeb"/>
        <w:spacing w:line="360" w:lineRule="auto"/>
        <w:ind w:firstLineChars="550" w:firstLine="31680"/>
        <w:rPr>
          <w:rFonts w:cs="Times New Roman"/>
        </w:rPr>
      </w:pPr>
      <w:r>
        <w:t xml:space="preserve">4. </w:t>
      </w:r>
      <w:r w:rsidRPr="00A82F75">
        <w:t>201</w:t>
      </w:r>
      <w:r>
        <w:t>7</w:t>
      </w:r>
      <w:r w:rsidRPr="00A82F75">
        <w:rPr>
          <w:rFonts w:hint="eastAsia"/>
        </w:rPr>
        <w:t>年</w:t>
      </w:r>
      <w:r>
        <w:rPr>
          <w:rFonts w:hint="eastAsia"/>
        </w:rPr>
        <w:t>春</w:t>
      </w:r>
      <w:r w:rsidRPr="00A82F75">
        <w:rPr>
          <w:rFonts w:hint="eastAsia"/>
        </w:rPr>
        <w:t>季学期美国</w:t>
      </w:r>
      <w:r>
        <w:rPr>
          <w:rFonts w:hint="eastAsia"/>
        </w:rPr>
        <w:t>波士顿大学</w:t>
      </w:r>
      <w:r w:rsidRPr="00A82F75">
        <w:rPr>
          <w:rFonts w:hint="eastAsia"/>
        </w:rPr>
        <w:t>访学项目通知</w:t>
      </w:r>
    </w:p>
    <w:p w:rsidR="004F44AD" w:rsidRDefault="004F44AD" w:rsidP="005A67D9">
      <w:pPr>
        <w:pStyle w:val="NormalWeb"/>
        <w:spacing w:line="360" w:lineRule="auto"/>
        <w:rPr>
          <w:rFonts w:cs="Times New Roman"/>
        </w:rPr>
      </w:pPr>
    </w:p>
    <w:p w:rsidR="004F44AD" w:rsidRDefault="004F44AD" w:rsidP="005A67D9">
      <w:pPr>
        <w:pStyle w:val="NormalWeb"/>
        <w:spacing w:line="360" w:lineRule="auto"/>
        <w:rPr>
          <w:rFonts w:cs="Times New Roman"/>
        </w:rPr>
      </w:pPr>
      <w:r>
        <w:rPr>
          <w:rFonts w:hint="eastAsia"/>
        </w:rPr>
        <w:t>联系人：秦洁</w:t>
      </w:r>
      <w:r>
        <w:rPr>
          <w:rFonts w:cs="Times New Roman"/>
        </w:rPr>
        <w:t> </w:t>
      </w:r>
    </w:p>
    <w:p w:rsidR="004F44AD" w:rsidRDefault="004F44AD" w:rsidP="005A67D9">
      <w:pPr>
        <w:pStyle w:val="NormalWeb"/>
        <w:spacing w:line="360" w:lineRule="auto"/>
      </w:pPr>
      <w:r>
        <w:rPr>
          <w:rFonts w:hint="eastAsia"/>
        </w:rPr>
        <w:t>电话：</w:t>
      </w:r>
      <w:r>
        <w:t>85913623</w:t>
      </w:r>
    </w:p>
    <w:p w:rsidR="004F44AD" w:rsidRDefault="004F44AD" w:rsidP="00826A4F">
      <w:pPr>
        <w:pStyle w:val="NormalWeb"/>
        <w:spacing w:line="360" w:lineRule="auto"/>
        <w:rPr>
          <w:rFonts w:cs="Times New Roman"/>
        </w:rPr>
      </w:pPr>
    </w:p>
    <w:p w:rsidR="004F44AD" w:rsidRDefault="004F44AD" w:rsidP="00826A4F">
      <w:pPr>
        <w:pStyle w:val="NormalWeb"/>
        <w:spacing w:line="360" w:lineRule="auto"/>
      </w:pPr>
      <w:r>
        <w:rPr>
          <w:rFonts w:cs="Times New Roman"/>
        </w:rPr>
        <w:t>                                          </w:t>
      </w:r>
      <w:r>
        <w:rPr>
          <w:rFonts w:hint="eastAsia"/>
        </w:rPr>
        <w:t>国际交流与合作处</w:t>
      </w:r>
      <w:r>
        <w:t xml:space="preserve"> </w:t>
      </w:r>
    </w:p>
    <w:p w:rsidR="004F44AD" w:rsidRPr="005454DD" w:rsidRDefault="004F44AD" w:rsidP="00826A4F">
      <w:pPr>
        <w:pStyle w:val="NormalWeb"/>
        <w:spacing w:line="360" w:lineRule="auto"/>
        <w:rPr>
          <w:rFonts w:cs="Times New Roman"/>
        </w:rPr>
      </w:pPr>
      <w:r>
        <w:t>              </w:t>
      </w:r>
      <w:r>
        <w:rPr>
          <w:rFonts w:cs="Times New Roman"/>
        </w:rPr>
        <w:t>                            </w:t>
      </w:r>
      <w:r>
        <w:t>2016</w:t>
      </w:r>
      <w:r>
        <w:rPr>
          <w:rFonts w:hint="eastAsia"/>
        </w:rPr>
        <w:t>年</w:t>
      </w:r>
      <w:r>
        <w:t>9</w:t>
      </w:r>
      <w:r>
        <w:rPr>
          <w:rFonts w:hint="eastAsia"/>
        </w:rPr>
        <w:t>月</w:t>
      </w:r>
      <w:r>
        <w:t>6</w:t>
      </w:r>
      <w:r>
        <w:rPr>
          <w:rFonts w:hint="eastAsia"/>
        </w:rPr>
        <w:t>日</w:t>
      </w:r>
    </w:p>
    <w:sectPr w:rsidR="004F44AD" w:rsidRPr="005454DD" w:rsidSect="00D052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4AD" w:rsidRDefault="004F44AD" w:rsidP="00551B2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F44AD" w:rsidRDefault="004F44AD" w:rsidP="00551B2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4AD" w:rsidRDefault="004F44AD" w:rsidP="00551B2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F44AD" w:rsidRDefault="004F44AD" w:rsidP="00551B2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54DD"/>
    <w:rsid w:val="00006A8A"/>
    <w:rsid w:val="00011052"/>
    <w:rsid w:val="00015CAE"/>
    <w:rsid w:val="00022AFE"/>
    <w:rsid w:val="0003691A"/>
    <w:rsid w:val="00037B32"/>
    <w:rsid w:val="00046020"/>
    <w:rsid w:val="00053E10"/>
    <w:rsid w:val="00060EE7"/>
    <w:rsid w:val="000724B6"/>
    <w:rsid w:val="0007304A"/>
    <w:rsid w:val="00084383"/>
    <w:rsid w:val="00085347"/>
    <w:rsid w:val="000927A1"/>
    <w:rsid w:val="000B3C8B"/>
    <w:rsid w:val="000B551C"/>
    <w:rsid w:val="000C06CE"/>
    <w:rsid w:val="000C212F"/>
    <w:rsid w:val="000C5B20"/>
    <w:rsid w:val="000D6746"/>
    <w:rsid w:val="000E1B31"/>
    <w:rsid w:val="000E1DEE"/>
    <w:rsid w:val="000E6909"/>
    <w:rsid w:val="000E7BE9"/>
    <w:rsid w:val="000F147A"/>
    <w:rsid w:val="001004A7"/>
    <w:rsid w:val="001006B0"/>
    <w:rsid w:val="001107BE"/>
    <w:rsid w:val="00122497"/>
    <w:rsid w:val="00124D09"/>
    <w:rsid w:val="00125F13"/>
    <w:rsid w:val="001263A2"/>
    <w:rsid w:val="0012786B"/>
    <w:rsid w:val="00134C12"/>
    <w:rsid w:val="001438E2"/>
    <w:rsid w:val="00143F7C"/>
    <w:rsid w:val="0014775B"/>
    <w:rsid w:val="00153CCF"/>
    <w:rsid w:val="001543A0"/>
    <w:rsid w:val="00157480"/>
    <w:rsid w:val="00173EDD"/>
    <w:rsid w:val="0017453B"/>
    <w:rsid w:val="00176AD2"/>
    <w:rsid w:val="00184B43"/>
    <w:rsid w:val="001D2392"/>
    <w:rsid w:val="001E3E0C"/>
    <w:rsid w:val="001E7316"/>
    <w:rsid w:val="001F212C"/>
    <w:rsid w:val="001F5793"/>
    <w:rsid w:val="00206655"/>
    <w:rsid w:val="00215ABE"/>
    <w:rsid w:val="0022236E"/>
    <w:rsid w:val="0022450E"/>
    <w:rsid w:val="002347ED"/>
    <w:rsid w:val="0024112B"/>
    <w:rsid w:val="00245FD1"/>
    <w:rsid w:val="00251C5F"/>
    <w:rsid w:val="0025610F"/>
    <w:rsid w:val="002579C4"/>
    <w:rsid w:val="00272E3E"/>
    <w:rsid w:val="00274B82"/>
    <w:rsid w:val="00282847"/>
    <w:rsid w:val="0029444B"/>
    <w:rsid w:val="002B01A0"/>
    <w:rsid w:val="002B0C28"/>
    <w:rsid w:val="002B2CED"/>
    <w:rsid w:val="002B61AF"/>
    <w:rsid w:val="002C0E9B"/>
    <w:rsid w:val="002C38A9"/>
    <w:rsid w:val="002C3D75"/>
    <w:rsid w:val="002E297C"/>
    <w:rsid w:val="002E552F"/>
    <w:rsid w:val="002F1B07"/>
    <w:rsid w:val="002F7F0C"/>
    <w:rsid w:val="00302A36"/>
    <w:rsid w:val="00303320"/>
    <w:rsid w:val="003201C2"/>
    <w:rsid w:val="0032468D"/>
    <w:rsid w:val="003346AE"/>
    <w:rsid w:val="003544FF"/>
    <w:rsid w:val="00361D99"/>
    <w:rsid w:val="00365DDC"/>
    <w:rsid w:val="003668E1"/>
    <w:rsid w:val="003756C4"/>
    <w:rsid w:val="00376CF1"/>
    <w:rsid w:val="00382420"/>
    <w:rsid w:val="00384662"/>
    <w:rsid w:val="0038494E"/>
    <w:rsid w:val="003A4327"/>
    <w:rsid w:val="003D03F0"/>
    <w:rsid w:val="003E0259"/>
    <w:rsid w:val="003E75A7"/>
    <w:rsid w:val="003F2B82"/>
    <w:rsid w:val="00400B97"/>
    <w:rsid w:val="00411603"/>
    <w:rsid w:val="00416266"/>
    <w:rsid w:val="00441226"/>
    <w:rsid w:val="00443BCD"/>
    <w:rsid w:val="004541EC"/>
    <w:rsid w:val="00455420"/>
    <w:rsid w:val="00467917"/>
    <w:rsid w:val="0048795E"/>
    <w:rsid w:val="0049297F"/>
    <w:rsid w:val="004A0650"/>
    <w:rsid w:val="004A7A37"/>
    <w:rsid w:val="004B1B21"/>
    <w:rsid w:val="004B2DF0"/>
    <w:rsid w:val="004C145F"/>
    <w:rsid w:val="004C7971"/>
    <w:rsid w:val="004F44AD"/>
    <w:rsid w:val="004F7E45"/>
    <w:rsid w:val="005055F9"/>
    <w:rsid w:val="00505EF2"/>
    <w:rsid w:val="00541D08"/>
    <w:rsid w:val="00543153"/>
    <w:rsid w:val="005454DD"/>
    <w:rsid w:val="00551B2E"/>
    <w:rsid w:val="00553D5A"/>
    <w:rsid w:val="005543D9"/>
    <w:rsid w:val="005639B5"/>
    <w:rsid w:val="00591C2E"/>
    <w:rsid w:val="00592158"/>
    <w:rsid w:val="005A67D9"/>
    <w:rsid w:val="005C15F1"/>
    <w:rsid w:val="005D47AD"/>
    <w:rsid w:val="005E033B"/>
    <w:rsid w:val="005E0DB6"/>
    <w:rsid w:val="0061166D"/>
    <w:rsid w:val="00612D97"/>
    <w:rsid w:val="00613E3E"/>
    <w:rsid w:val="00631AED"/>
    <w:rsid w:val="00631FAF"/>
    <w:rsid w:val="00632CAE"/>
    <w:rsid w:val="00645C32"/>
    <w:rsid w:val="00661578"/>
    <w:rsid w:val="00662985"/>
    <w:rsid w:val="00673039"/>
    <w:rsid w:val="00674C39"/>
    <w:rsid w:val="006A16E0"/>
    <w:rsid w:val="006A1EEA"/>
    <w:rsid w:val="006B3CE3"/>
    <w:rsid w:val="006D1AAE"/>
    <w:rsid w:val="006D32F6"/>
    <w:rsid w:val="006D509C"/>
    <w:rsid w:val="006D6E74"/>
    <w:rsid w:val="006E35DF"/>
    <w:rsid w:val="006E6759"/>
    <w:rsid w:val="006E76F1"/>
    <w:rsid w:val="006E7D41"/>
    <w:rsid w:val="006F0440"/>
    <w:rsid w:val="00710236"/>
    <w:rsid w:val="0071315E"/>
    <w:rsid w:val="00721A19"/>
    <w:rsid w:val="00722372"/>
    <w:rsid w:val="00732D6C"/>
    <w:rsid w:val="00736829"/>
    <w:rsid w:val="00744BD5"/>
    <w:rsid w:val="00745F3A"/>
    <w:rsid w:val="00747A5A"/>
    <w:rsid w:val="007569C0"/>
    <w:rsid w:val="00765BEA"/>
    <w:rsid w:val="007731AE"/>
    <w:rsid w:val="0077542B"/>
    <w:rsid w:val="00782B9B"/>
    <w:rsid w:val="00790EC0"/>
    <w:rsid w:val="00794206"/>
    <w:rsid w:val="007B3693"/>
    <w:rsid w:val="007C14A7"/>
    <w:rsid w:val="007D4679"/>
    <w:rsid w:val="0080205F"/>
    <w:rsid w:val="00826A4F"/>
    <w:rsid w:val="00826C38"/>
    <w:rsid w:val="00826EBD"/>
    <w:rsid w:val="00854BAA"/>
    <w:rsid w:val="00862084"/>
    <w:rsid w:val="00865813"/>
    <w:rsid w:val="00873091"/>
    <w:rsid w:val="008806E5"/>
    <w:rsid w:val="008832C8"/>
    <w:rsid w:val="008866BA"/>
    <w:rsid w:val="00892835"/>
    <w:rsid w:val="00895101"/>
    <w:rsid w:val="008A4460"/>
    <w:rsid w:val="008A5EA6"/>
    <w:rsid w:val="008A657F"/>
    <w:rsid w:val="008B036D"/>
    <w:rsid w:val="008B6808"/>
    <w:rsid w:val="008C5070"/>
    <w:rsid w:val="008D2E32"/>
    <w:rsid w:val="008F3E6E"/>
    <w:rsid w:val="00933B52"/>
    <w:rsid w:val="009467E2"/>
    <w:rsid w:val="00950496"/>
    <w:rsid w:val="009520AE"/>
    <w:rsid w:val="00952371"/>
    <w:rsid w:val="0096342A"/>
    <w:rsid w:val="00970FAC"/>
    <w:rsid w:val="0098042B"/>
    <w:rsid w:val="00993B48"/>
    <w:rsid w:val="009942F1"/>
    <w:rsid w:val="009A33E0"/>
    <w:rsid w:val="009A7061"/>
    <w:rsid w:val="009B39B5"/>
    <w:rsid w:val="009B4553"/>
    <w:rsid w:val="009C666F"/>
    <w:rsid w:val="009D7657"/>
    <w:rsid w:val="009F057A"/>
    <w:rsid w:val="009F55EB"/>
    <w:rsid w:val="00A03DA4"/>
    <w:rsid w:val="00A15233"/>
    <w:rsid w:val="00A30B0B"/>
    <w:rsid w:val="00A32F33"/>
    <w:rsid w:val="00A43433"/>
    <w:rsid w:val="00A509E9"/>
    <w:rsid w:val="00A53C3B"/>
    <w:rsid w:val="00A7620C"/>
    <w:rsid w:val="00A82F75"/>
    <w:rsid w:val="00A85F7E"/>
    <w:rsid w:val="00A95833"/>
    <w:rsid w:val="00AA15A5"/>
    <w:rsid w:val="00AA39F2"/>
    <w:rsid w:val="00AB05C2"/>
    <w:rsid w:val="00AB5612"/>
    <w:rsid w:val="00AC1506"/>
    <w:rsid w:val="00AD2D26"/>
    <w:rsid w:val="00AE0439"/>
    <w:rsid w:val="00AE4561"/>
    <w:rsid w:val="00AF27B0"/>
    <w:rsid w:val="00B02EB5"/>
    <w:rsid w:val="00B10028"/>
    <w:rsid w:val="00B30C7D"/>
    <w:rsid w:val="00B43E13"/>
    <w:rsid w:val="00B6568E"/>
    <w:rsid w:val="00B65AF4"/>
    <w:rsid w:val="00B77E15"/>
    <w:rsid w:val="00B802C8"/>
    <w:rsid w:val="00B86CB1"/>
    <w:rsid w:val="00B86D93"/>
    <w:rsid w:val="00B93CFE"/>
    <w:rsid w:val="00B972CD"/>
    <w:rsid w:val="00BA4DC3"/>
    <w:rsid w:val="00BA5894"/>
    <w:rsid w:val="00BB6531"/>
    <w:rsid w:val="00BC6B09"/>
    <w:rsid w:val="00BC7D39"/>
    <w:rsid w:val="00BD205A"/>
    <w:rsid w:val="00BE01C1"/>
    <w:rsid w:val="00BE69EE"/>
    <w:rsid w:val="00C02CCC"/>
    <w:rsid w:val="00C10D48"/>
    <w:rsid w:val="00C238E4"/>
    <w:rsid w:val="00C25E1F"/>
    <w:rsid w:val="00C26113"/>
    <w:rsid w:val="00C3090C"/>
    <w:rsid w:val="00C36B4C"/>
    <w:rsid w:val="00C57377"/>
    <w:rsid w:val="00C603AE"/>
    <w:rsid w:val="00C61AF2"/>
    <w:rsid w:val="00C702C1"/>
    <w:rsid w:val="00C75FED"/>
    <w:rsid w:val="00C7673C"/>
    <w:rsid w:val="00C8257E"/>
    <w:rsid w:val="00C97328"/>
    <w:rsid w:val="00CA6113"/>
    <w:rsid w:val="00CB1485"/>
    <w:rsid w:val="00CC0AEB"/>
    <w:rsid w:val="00CC7C65"/>
    <w:rsid w:val="00CD4332"/>
    <w:rsid w:val="00CE098B"/>
    <w:rsid w:val="00CF4627"/>
    <w:rsid w:val="00D025C0"/>
    <w:rsid w:val="00D0521E"/>
    <w:rsid w:val="00D1248A"/>
    <w:rsid w:val="00D32040"/>
    <w:rsid w:val="00D34892"/>
    <w:rsid w:val="00D4122C"/>
    <w:rsid w:val="00D42BA8"/>
    <w:rsid w:val="00D55F74"/>
    <w:rsid w:val="00D748E4"/>
    <w:rsid w:val="00DA335A"/>
    <w:rsid w:val="00DA3B81"/>
    <w:rsid w:val="00DA4743"/>
    <w:rsid w:val="00DB087C"/>
    <w:rsid w:val="00DB2F58"/>
    <w:rsid w:val="00DC1F3D"/>
    <w:rsid w:val="00DC24C6"/>
    <w:rsid w:val="00DE5110"/>
    <w:rsid w:val="00DE6342"/>
    <w:rsid w:val="00E00D3F"/>
    <w:rsid w:val="00E025FF"/>
    <w:rsid w:val="00E10089"/>
    <w:rsid w:val="00E11258"/>
    <w:rsid w:val="00E15158"/>
    <w:rsid w:val="00E301D4"/>
    <w:rsid w:val="00E335B9"/>
    <w:rsid w:val="00E338D1"/>
    <w:rsid w:val="00E348BE"/>
    <w:rsid w:val="00E533FC"/>
    <w:rsid w:val="00E541BD"/>
    <w:rsid w:val="00E57FF5"/>
    <w:rsid w:val="00E65DBB"/>
    <w:rsid w:val="00E728D5"/>
    <w:rsid w:val="00E86F42"/>
    <w:rsid w:val="00EA2497"/>
    <w:rsid w:val="00EB31C1"/>
    <w:rsid w:val="00EB4052"/>
    <w:rsid w:val="00EB640D"/>
    <w:rsid w:val="00EC0B67"/>
    <w:rsid w:val="00ED3E02"/>
    <w:rsid w:val="00ED6A8E"/>
    <w:rsid w:val="00EE2B00"/>
    <w:rsid w:val="00EE746A"/>
    <w:rsid w:val="00EE77D5"/>
    <w:rsid w:val="00EF33C1"/>
    <w:rsid w:val="00F07111"/>
    <w:rsid w:val="00F1394B"/>
    <w:rsid w:val="00F27C10"/>
    <w:rsid w:val="00F35E99"/>
    <w:rsid w:val="00F601C3"/>
    <w:rsid w:val="00F6137C"/>
    <w:rsid w:val="00F90367"/>
    <w:rsid w:val="00F96089"/>
    <w:rsid w:val="00FA026A"/>
    <w:rsid w:val="00FA163D"/>
    <w:rsid w:val="00FA21B2"/>
    <w:rsid w:val="00FA6E0D"/>
    <w:rsid w:val="00FC66FD"/>
    <w:rsid w:val="00FD1309"/>
    <w:rsid w:val="00FD7EE1"/>
    <w:rsid w:val="00FF2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21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454D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51B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51B2E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51B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51B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86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1</Pages>
  <Words>71</Words>
  <Characters>407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25</cp:revision>
  <cp:lastPrinted>2016-09-02T07:22:00Z</cp:lastPrinted>
  <dcterms:created xsi:type="dcterms:W3CDTF">2015-09-11T00:33:00Z</dcterms:created>
  <dcterms:modified xsi:type="dcterms:W3CDTF">2016-09-06T02:26:00Z</dcterms:modified>
</cp:coreProperties>
</file>