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ED" w:rsidRPr="00CF1961" w:rsidRDefault="00BF45ED" w:rsidP="00FB04D0">
      <w:pPr>
        <w:pStyle w:val="1-1"/>
        <w:numPr>
          <w:ilvl w:val="0"/>
          <w:numId w:val="0"/>
        </w:numPr>
        <w:rPr>
          <w:rFonts w:hAnsi="Times New Roman"/>
        </w:rPr>
      </w:pPr>
      <w:bookmarkStart w:id="0" w:name="_Toc462907978"/>
      <w:r w:rsidRPr="00CF1961">
        <w:rPr>
          <w:rFonts w:hAnsi="Times New Roman" w:cs="DFKai-SB" w:hint="eastAsia"/>
          <w:lang w:eastAsia="zh-CN"/>
        </w:rPr>
        <w:t>大陆地区短期研修学生入学申请表</w:t>
      </w:r>
      <w:bookmarkStart w:id="1" w:name="_GoBack"/>
      <w:bookmarkEnd w:id="0"/>
      <w:bookmarkEnd w:id="1"/>
    </w:p>
    <w:tbl>
      <w:tblPr>
        <w:tblW w:w="1108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"/>
        <w:gridCol w:w="2379"/>
        <w:gridCol w:w="633"/>
        <w:gridCol w:w="1445"/>
        <w:gridCol w:w="840"/>
        <w:gridCol w:w="823"/>
        <w:gridCol w:w="687"/>
        <w:gridCol w:w="1202"/>
        <w:gridCol w:w="168"/>
        <w:gridCol w:w="52"/>
        <w:gridCol w:w="1134"/>
        <w:gridCol w:w="1712"/>
      </w:tblGrid>
      <w:tr w:rsidR="00BF45ED" w:rsidRPr="00E705E2">
        <w:trPr>
          <w:trHeight w:val="590"/>
          <w:jc w:val="center"/>
        </w:trPr>
        <w:tc>
          <w:tcPr>
            <w:tcW w:w="3020" w:type="dxa"/>
            <w:gridSpan w:val="3"/>
            <w:vMerge w:val="restart"/>
            <w:tcBorders>
              <w:top w:val="threeDEmboss" w:sz="6" w:space="0" w:color="auto"/>
            </w:tcBorders>
            <w:vAlign w:val="center"/>
          </w:tcPr>
          <w:p w:rsidR="00BF45ED" w:rsidRPr="005D7537" w:rsidRDefault="00BF45ED" w:rsidP="00A4149F">
            <w:pPr>
              <w:spacing w:line="3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Name</w:t>
            </w:r>
          </w:p>
          <w:p w:rsidR="00BF45ED" w:rsidRPr="005D7537" w:rsidRDefault="00BF45ED" w:rsidP="00A4149F">
            <w:pPr>
              <w:spacing w:line="3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姓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 xml:space="preserve">  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名</w:t>
            </w:r>
          </w:p>
        </w:tc>
        <w:tc>
          <w:tcPr>
            <w:tcW w:w="5165" w:type="dxa"/>
            <w:gridSpan w:val="6"/>
            <w:tcBorders>
              <w:top w:val="threeDEmboss" w:sz="6" w:space="0" w:color="auto"/>
            </w:tcBorders>
          </w:tcPr>
          <w:p w:rsidR="00BF45ED" w:rsidRPr="005D7537" w:rsidRDefault="00BF45ED" w:rsidP="00A4149F">
            <w:pPr>
              <w:spacing w:line="26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 In Chinese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中文</w:t>
            </w:r>
          </w:p>
        </w:tc>
        <w:tc>
          <w:tcPr>
            <w:tcW w:w="2898" w:type="dxa"/>
            <w:gridSpan w:val="3"/>
            <w:vMerge w:val="restart"/>
            <w:tcBorders>
              <w:top w:val="threeDEmboss" w:sz="6" w:space="0" w:color="auto"/>
            </w:tcBorders>
            <w:vAlign w:val="center"/>
          </w:tcPr>
          <w:p w:rsidR="00BF45ED" w:rsidRPr="00CF1961" w:rsidRDefault="00BF45ED" w:rsidP="00A4149F">
            <w:pPr>
              <w:spacing w:after="100" w:line="300" w:lineRule="exact"/>
              <w:jc w:val="center"/>
              <w:rPr>
                <w:rFonts w:ascii="Times New Roman" w:eastAsia="DFKai-SB" w:hAnsi="Times New Roman" w:cs="Times New Roman"/>
              </w:rPr>
            </w:pPr>
            <w:r w:rsidRPr="00CF1961">
              <w:rPr>
                <w:rFonts w:ascii="Times New Roman" w:eastAsia="DFKai-SB" w:hAnsi="Times New Roman" w:cs="Times New Roman"/>
                <w:lang w:eastAsia="zh-CN"/>
              </w:rPr>
              <w:t>Photo</w:t>
            </w:r>
            <w:r w:rsidRPr="00CF1961">
              <w:rPr>
                <w:rFonts w:ascii="Times New Roman" w:eastAsia="DFKai-SB" w:hAnsi="Times New Roman" w:cs="DFKai-SB" w:hint="eastAsia"/>
                <w:lang w:eastAsia="zh-CN"/>
              </w:rPr>
              <w:t>照片</w:t>
            </w:r>
          </w:p>
          <w:p w:rsidR="00BF45ED" w:rsidRPr="00CF1961" w:rsidRDefault="00BF45ED" w:rsidP="00A4149F">
            <w:pPr>
              <w:spacing w:before="100" w:after="100" w:line="300" w:lineRule="exact"/>
              <w:jc w:val="center"/>
              <w:rPr>
                <w:rFonts w:ascii="Times New Roman" w:eastAsia="DFKai-SB" w:hAnsi="Times New Roman" w:cs="Times New Roman"/>
              </w:rPr>
            </w:pPr>
            <w:r>
              <w:rPr>
                <w:noProof/>
                <w:lang w:eastAsia="zh-CN"/>
              </w:rPr>
              <w:pict>
                <v:group id="群組 6" o:spid="_x0000_s1026" style="position:absolute;left:0;text-align:left;margin-left:1.05pt;margin-top:5.7pt;width:127pt;height:127pt;z-index:251658240" coordorigin="2697,10759" coordsize="4175,4139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style="position:absolute;left:3777;top:14358;width:1080;height:540;visibility:visible" strokecolor="#d8d8d8">
                    <v:textbox inset="0,,0">
                      <w:txbxContent>
                        <w:p w:rsidR="00BF45ED" w:rsidRPr="007F2F97" w:rsidRDefault="00BF45ED" w:rsidP="00FB04D0">
                          <w:pPr>
                            <w:spacing w:line="20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3.5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group id="Group 9" o:spid="_x0000_s1028" style="position:absolute;left:2697;top:14363;width:2981;height:316" coordorigin="3237,16258" coordsize="4680,360">
                    <v:line id="Line 10" o:spid="_x0000_s1029" style="position:absolute;visibility:visible" from="3237,16258" to="3237,16618" o:connectortype="straight" strokecolor="#d8d8d8"/>
                    <v:line id="Line 11" o:spid="_x0000_s1030" style="position:absolute;visibility:visible" from="7917,16258" to="7917,16618" o:connectortype="straight" strokecolor="#d8d8d8"/>
                    <v:line id="Line 12" o:spid="_x0000_s1031" style="position:absolute;flip:x;visibility:visible" from="3237,16438" to="4677,16438" o:connectortype="straight" strokecolor="#d8d8d8">
                      <v:stroke dashstyle="1 1" endarrow="block"/>
                    </v:line>
                    <v:line id="Line 13" o:spid="_x0000_s1032" style="position:absolute;visibility:visible" from="6297,16438" to="7917,16438" o:connectortype="straight" strokecolor="#d8d8d8">
                      <v:stroke dashstyle="1 1" endarrow="block"/>
                    </v:line>
                  </v:group>
                  <v:shape id="Text Box 14" o:spid="_x0000_s1033" type="#_x0000_t202" style="position:absolute;left:5757;top:12199;width:1115;height:550;visibility:visible" strokecolor="#d8d8d8">
                    <v:textbox inset="0,,0">
                      <w:txbxContent>
                        <w:p w:rsidR="00BF45ED" w:rsidRPr="007F2F97" w:rsidRDefault="00BF45ED" w:rsidP="00FB04D0">
                          <w:pPr>
                            <w:spacing w:line="20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4.5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rect id="Rectangle 15" o:spid="_x0000_s1034" style="position:absolute;left:2697;top:10759;width:2998;height:3463;visibility:visible" strokecolor="#d8d8d8"/>
                  <v:oval id="Oval 16" o:spid="_x0000_s1035" style="position:absolute;left:3043;top:10878;width:2421;height:2747;visibility:visible" strokecolor="#d8d8d8"/>
                  <v:oval id="Oval 17" o:spid="_x0000_s1036" style="position:absolute;left:3274;top:11118;width:1960;height:2268;visibility:visible" strokecolor="#d8d8d8">
                    <v:stroke dashstyle="1 1"/>
                  </v:oval>
                  <v:line id="Line 18" o:spid="_x0000_s1037" style="position:absolute;visibility:visible" from="3735,13506" to="3735,13863" o:connectortype="straight" strokecolor="#d8d8d8"/>
                  <v:line id="Line 19" o:spid="_x0000_s1038" style="position:absolute;visibility:visible" from="4772,13506" to="4772,13863" o:connectortype="straight" strokecolor="#d8d8d8"/>
                  <v:line id="Line 20" o:spid="_x0000_s1039" style="position:absolute;flip:x;visibility:visible" from="2697,13863" to="3735,14222" o:connectortype="straight" strokecolor="#d8d8d8"/>
                  <v:line id="Line 21" o:spid="_x0000_s1040" style="position:absolute;visibility:visible" from="4772,13863" to="5695,14222" o:connectortype="straight" strokecolor="#d8d8d8"/>
                  <v:line id="Line 22" o:spid="_x0000_s1041" style="position:absolute;visibility:visible" from="4311,10878" to="4311,13625" o:connectortype="straight" strokecolor="#d8d8d8">
                    <v:stroke dashstyle="1 1" startarrow="block" endarrow="block"/>
                  </v:line>
                  <v:line id="Line 23" o:spid="_x0000_s1042" style="position:absolute;visibility:visible" from="4081,11118" to="4081,13386" o:connectortype="straight" strokecolor="#d8d8d8">
                    <v:stroke dashstyle="1 1" startarrow="block" endarrow="block"/>
                  </v:line>
                  <v:shape id="Text Box 24" o:spid="_x0000_s1043" type="#_x0000_t202" style="position:absolute;left:3594;top:11299;width:461;height:1980;visibility:visible" filled="f" strokecolor="#d8d8d8">
                    <v:textbox inset="0,0,0,0">
                      <w:txbxContent>
                        <w:p w:rsidR="00BF45ED" w:rsidRPr="007F2F97" w:rsidRDefault="00BF45ED" w:rsidP="00FB04D0">
                          <w:pPr>
                            <w:spacing w:line="16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¤£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±o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p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_3.2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shape id="Text Box 25" o:spid="_x0000_s1044" type="#_x0000_t202" style="position:absolute;left:4426;top:11299;width:462;height:1980;visibility:visible" filled="f" strokecolor="#d8d8d8">
                    <v:textbox inset="0,0,0,0">
                      <w:txbxContent>
                        <w:p w:rsidR="00BF45ED" w:rsidRPr="007F2F97" w:rsidRDefault="00BF45ED" w:rsidP="00FB04D0">
                          <w:pPr>
                            <w:spacing w:line="160" w:lineRule="exact"/>
                            <w:rPr>
                              <w:rFonts w:ascii="DFKai-SB" w:eastAsia="DFKai-SB" w:hAnsi="DFKai-SB" w:cs="Times New Roman"/>
                              <w:color w:val="BFBFBF"/>
                              <w:sz w:val="16"/>
                              <w:szCs w:val="16"/>
                            </w:rPr>
                          </w:pP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¤£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±o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j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</w:t>
                          </w:r>
                          <w:r w:rsidRPr="009470FD">
                            <w:rPr>
                              <w:rFonts w:ascii="DFKai-SB" w:eastAsia="Times New Roman" w:hAnsi="DFKai-SB" w:cs="Times New Roman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_3.6</w:t>
                          </w:r>
                          <w:r w:rsidRPr="009470FD">
                            <w:rPr>
                              <w:rFonts w:ascii="DFKai-SB" w:eastAsia="Times New Roman" w:hAnsi="DFKai-SB" w:cs="Times New Roman" w:hint="eastAsia"/>
                              <w:color w:val="BFBFBF"/>
                              <w:sz w:val="16"/>
                              <w:szCs w:val="16"/>
                              <w:lang w:eastAsia="zh-CN"/>
                            </w:rPr>
                            <w:t>¤½¤À</w:t>
                          </w:r>
                        </w:p>
                      </w:txbxContent>
                    </v:textbox>
                  </v:shape>
                  <v:line id="Line 26" o:spid="_x0000_s1045" style="position:absolute;visibility:visible" from="5810,10759" to="6041,10759" o:connectortype="straight" strokecolor="#d8d8d8"/>
                  <v:line id="Line 27" o:spid="_x0000_s1046" style="position:absolute;visibility:visible" from="5810,14222" to="6041,14222" o:connectortype="straight" strokecolor="#d8d8d8"/>
                  <v:line id="Line 28" o:spid="_x0000_s1047" style="position:absolute;flip:y;visibility:visible" from="5926,10759" to="5926,12192" o:connectortype="straight" strokecolor="#d8d8d8">
                    <v:stroke dashstyle="1 1" endarrow="block"/>
                  </v:line>
                  <v:line id="Line 29" o:spid="_x0000_s1048" style="position:absolute;visibility:visible" from="5926,12670" to="5926,14222" o:connectortype="straight" strokecolor="#d8d8d8">
                    <v:stroke dashstyle="1 1" endarrow="block"/>
                  </v:line>
                </v:group>
              </w:pict>
            </w:r>
          </w:p>
        </w:tc>
      </w:tr>
      <w:tr w:rsidR="00BF45ED" w:rsidRPr="00E705E2">
        <w:trPr>
          <w:trHeight w:val="557"/>
          <w:jc w:val="center"/>
        </w:trPr>
        <w:tc>
          <w:tcPr>
            <w:tcW w:w="3020" w:type="dxa"/>
            <w:gridSpan w:val="3"/>
            <w:vMerge/>
            <w:vAlign w:val="center"/>
          </w:tcPr>
          <w:p w:rsidR="00BF45ED" w:rsidRPr="005D7537" w:rsidRDefault="00BF45ED" w:rsidP="00A4149F">
            <w:pPr>
              <w:spacing w:line="3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65" w:type="dxa"/>
            <w:gridSpan w:val="6"/>
          </w:tcPr>
          <w:p w:rsidR="00BF45ED" w:rsidRPr="005D7537" w:rsidRDefault="00BF45ED" w:rsidP="00A4149F">
            <w:pPr>
              <w:spacing w:line="26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In English 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英文（与护照相同）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BF45ED" w:rsidRPr="00CF1961" w:rsidRDefault="00BF45ED" w:rsidP="00A4149F">
            <w:pPr>
              <w:spacing w:before="100" w:after="100"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BF45ED" w:rsidRPr="00E705E2">
        <w:trPr>
          <w:trHeight w:val="551"/>
          <w:jc w:val="center"/>
        </w:trPr>
        <w:tc>
          <w:tcPr>
            <w:tcW w:w="3020" w:type="dxa"/>
            <w:gridSpan w:val="3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Gender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5165" w:type="dxa"/>
            <w:gridSpan w:val="6"/>
            <w:vAlign w:val="center"/>
          </w:tcPr>
          <w:p w:rsidR="00BF45ED" w:rsidRPr="005D7537" w:rsidRDefault="00BF45ED" w:rsidP="00A4149F">
            <w:pPr>
              <w:spacing w:line="4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Male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男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 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Female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BF45ED" w:rsidRPr="00CF1961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BF45ED" w:rsidRPr="00E705E2">
        <w:trPr>
          <w:trHeight w:val="635"/>
          <w:jc w:val="center"/>
        </w:trPr>
        <w:tc>
          <w:tcPr>
            <w:tcW w:w="3020" w:type="dxa"/>
            <w:gridSpan w:val="3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No. of ID Card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身份证件号码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  <w:vAlign w:val="center"/>
          </w:tcPr>
          <w:p w:rsidR="00BF45ED" w:rsidRPr="005D7537" w:rsidRDefault="00BF45ED" w:rsidP="00A4149F">
            <w:pPr>
              <w:spacing w:line="400" w:lineRule="exact"/>
              <w:rPr>
                <w:rFonts w:ascii="Times New Roman" w:eastAsia="DFKai-SB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2898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BF45ED" w:rsidRPr="00CF1961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BF45ED" w:rsidRPr="00E705E2">
        <w:trPr>
          <w:gridBefore w:val="1"/>
          <w:wBefore w:w="8" w:type="dxa"/>
          <w:trHeight w:val="696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Living Place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（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home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）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居住地址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Postal Code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邮政编号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(      )</w:t>
            </w:r>
          </w:p>
        </w:tc>
        <w:tc>
          <w:tcPr>
            <w:tcW w:w="2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F45ED" w:rsidRPr="00CF1961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BF45ED" w:rsidRPr="00E705E2">
        <w:trPr>
          <w:gridBefore w:val="1"/>
          <w:wBefore w:w="8" w:type="dxa"/>
          <w:trHeight w:val="48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No. of Passport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护照号码</w:t>
            </w:r>
          </w:p>
        </w:tc>
        <w:tc>
          <w:tcPr>
            <w:tcW w:w="3108" w:type="dxa"/>
            <w:gridSpan w:val="3"/>
            <w:vAlign w:val="center"/>
          </w:tcPr>
          <w:p w:rsidR="00BF45ED" w:rsidRPr="005D7537" w:rsidRDefault="00BF45ED" w:rsidP="00A4149F">
            <w:pPr>
              <w:spacing w:line="4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center"/>
          </w:tcPr>
          <w:p w:rsidR="00BF45ED" w:rsidRPr="005D7537" w:rsidRDefault="00BF45ED" w:rsidP="00A4149F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Tel.(home)</w:t>
            </w:r>
          </w:p>
          <w:p w:rsidR="00BF45ED" w:rsidRPr="005D7537" w:rsidRDefault="00BF45ED" w:rsidP="00A4149F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联络电话</w:t>
            </w:r>
          </w:p>
        </w:tc>
        <w:tc>
          <w:tcPr>
            <w:tcW w:w="3066" w:type="dxa"/>
            <w:gridSpan w:val="4"/>
            <w:vAlign w:val="center"/>
          </w:tcPr>
          <w:p w:rsidR="00BF45ED" w:rsidRPr="00CF1961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BF45ED" w:rsidRPr="00E705E2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Date of Birth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出生日期</w:t>
            </w:r>
          </w:p>
        </w:tc>
        <w:tc>
          <w:tcPr>
            <w:tcW w:w="3108" w:type="dxa"/>
            <w:gridSpan w:val="3"/>
            <w:vAlign w:val="center"/>
          </w:tcPr>
          <w:p w:rsidR="00BF45ED" w:rsidRPr="005D7537" w:rsidRDefault="00BF45ED" w:rsidP="00BF45ED">
            <w:pPr>
              <w:spacing w:line="300" w:lineRule="exact"/>
              <w:ind w:firstLineChars="100" w:firstLine="31680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Year  Month   Date</w:t>
            </w:r>
          </w:p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    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年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月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日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</w:t>
            </w:r>
          </w:p>
        </w:tc>
        <w:tc>
          <w:tcPr>
            <w:tcW w:w="1889" w:type="dxa"/>
            <w:gridSpan w:val="2"/>
            <w:vAlign w:val="center"/>
          </w:tcPr>
          <w:p w:rsidR="00BF45ED" w:rsidRPr="005D7537" w:rsidRDefault="00BF45ED" w:rsidP="00A4149F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Cell Phone</w:t>
            </w:r>
          </w:p>
          <w:p w:rsidR="00BF45ED" w:rsidRPr="005D7537" w:rsidRDefault="00BF45ED" w:rsidP="00A4149F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联络手机</w:t>
            </w:r>
          </w:p>
        </w:tc>
        <w:tc>
          <w:tcPr>
            <w:tcW w:w="3066" w:type="dxa"/>
            <w:gridSpan w:val="4"/>
            <w:vAlign w:val="center"/>
          </w:tcPr>
          <w:p w:rsidR="00BF45ED" w:rsidRPr="00CF1961" w:rsidRDefault="00BF45ED" w:rsidP="00A4149F">
            <w:pPr>
              <w:widowControl/>
              <w:rPr>
                <w:rFonts w:ascii="Times New Roman" w:eastAsia="DFKai-SB" w:hAnsi="Times New Roman" w:cs="Times New Roman"/>
              </w:rPr>
            </w:pPr>
          </w:p>
          <w:p w:rsidR="00BF45ED" w:rsidRPr="00CF1961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</w:rPr>
            </w:pPr>
          </w:p>
        </w:tc>
      </w:tr>
      <w:tr w:rsidR="00BF45ED" w:rsidRPr="00E705E2">
        <w:trPr>
          <w:gridBefore w:val="1"/>
          <w:wBefore w:w="8" w:type="dxa"/>
          <w:trHeight w:val="555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E-mail Address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                  @</w:t>
            </w:r>
          </w:p>
        </w:tc>
      </w:tr>
      <w:tr w:rsidR="00BF45ED" w:rsidRPr="00E705E2">
        <w:trPr>
          <w:gridBefore w:val="1"/>
          <w:wBefore w:w="8" w:type="dxa"/>
          <w:trHeight w:val="493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Emergency Contact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紧急联络人</w:t>
            </w:r>
          </w:p>
        </w:tc>
        <w:tc>
          <w:tcPr>
            <w:tcW w:w="2285" w:type="dxa"/>
            <w:gridSpan w:val="2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Relationship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关系</w:t>
            </w:r>
          </w:p>
        </w:tc>
        <w:tc>
          <w:tcPr>
            <w:tcW w:w="1422" w:type="dxa"/>
            <w:gridSpan w:val="3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Tel.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联络电话</w:t>
            </w:r>
          </w:p>
        </w:tc>
        <w:tc>
          <w:tcPr>
            <w:tcW w:w="1712" w:type="dxa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BF45ED" w:rsidRPr="00E705E2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 w:val="restart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Home institution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原学校</w:t>
            </w:r>
          </w:p>
        </w:tc>
        <w:tc>
          <w:tcPr>
            <w:tcW w:w="3795" w:type="dxa"/>
            <w:gridSpan w:val="4"/>
            <w:vAlign w:val="center"/>
          </w:tcPr>
          <w:p w:rsidR="00BF45ED" w:rsidRPr="005D7537" w:rsidRDefault="00BF45ED" w:rsidP="00A4149F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College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DFKai-SB" w:eastAsia="DFKai-SB" w:hAnsi="DFKai-SB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学院</w:t>
            </w:r>
          </w:p>
        </w:tc>
        <w:tc>
          <w:tcPr>
            <w:tcW w:w="2846" w:type="dxa"/>
            <w:gridSpan w:val="2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BF45ED" w:rsidRPr="00E705E2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445" w:type="dxa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Department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学系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/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专业</w:t>
            </w:r>
          </w:p>
        </w:tc>
        <w:tc>
          <w:tcPr>
            <w:tcW w:w="3772" w:type="dxa"/>
            <w:gridSpan w:val="6"/>
            <w:vAlign w:val="center"/>
          </w:tcPr>
          <w:p w:rsidR="00BF45ED" w:rsidRPr="005D7537" w:rsidRDefault="00BF45ED" w:rsidP="00A4149F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Year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年级</w:t>
            </w:r>
          </w:p>
        </w:tc>
        <w:tc>
          <w:tcPr>
            <w:tcW w:w="1712" w:type="dxa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BF45ED" w:rsidRPr="00E705E2">
        <w:trPr>
          <w:gridBefore w:val="1"/>
          <w:wBefore w:w="8" w:type="dxa"/>
          <w:trHeight w:val="662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Intended Department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Of Study at ASIA Uni.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申请在亚大学习的科系</w:t>
            </w:r>
          </w:p>
        </w:tc>
        <w:tc>
          <w:tcPr>
            <w:tcW w:w="1445" w:type="dxa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College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学院</w:t>
            </w:r>
          </w:p>
        </w:tc>
        <w:tc>
          <w:tcPr>
            <w:tcW w:w="2350" w:type="dxa"/>
            <w:gridSpan w:val="3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Department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学系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/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专业</w:t>
            </w:r>
          </w:p>
        </w:tc>
        <w:tc>
          <w:tcPr>
            <w:tcW w:w="2846" w:type="dxa"/>
            <w:gridSpan w:val="2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</w:p>
        </w:tc>
      </w:tr>
      <w:tr w:rsidR="00BF45ED" w:rsidRPr="00E705E2">
        <w:trPr>
          <w:gridBefore w:val="1"/>
          <w:wBefore w:w="8" w:type="dxa"/>
          <w:trHeight w:val="657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Duration of Study at ASIA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在亚大学习期限</w:t>
            </w:r>
          </w:p>
        </w:tc>
        <w:tc>
          <w:tcPr>
            <w:tcW w:w="8063" w:type="dxa"/>
            <w:gridSpan w:val="9"/>
            <w:vAlign w:val="center"/>
          </w:tcPr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From      Month      Year  To        Month      Year</w:t>
            </w:r>
          </w:p>
          <w:p w:rsidR="00BF45ED" w:rsidRPr="005D7537" w:rsidRDefault="00BF45ED" w:rsidP="00A4149F">
            <w:pPr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从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年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月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至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年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月</w:t>
            </w:r>
          </w:p>
        </w:tc>
      </w:tr>
      <w:tr w:rsidR="00BF45ED" w:rsidRPr="00E705E2">
        <w:trPr>
          <w:gridBefore w:val="1"/>
          <w:wBefore w:w="8" w:type="dxa"/>
          <w:trHeight w:val="589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Degree Pursued</w:t>
            </w:r>
          </w:p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短期研修学生身分</w:t>
            </w:r>
          </w:p>
        </w:tc>
        <w:tc>
          <w:tcPr>
            <w:tcW w:w="8063" w:type="dxa"/>
            <w:gridSpan w:val="9"/>
            <w:vAlign w:val="center"/>
          </w:tcPr>
          <w:p w:rsidR="00BF45ED" w:rsidRPr="005D7537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Undergraduate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本科生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    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 xml:space="preserve"> 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Master Candidate 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eastAsia="zh-CN"/>
              </w:rPr>
              <w:t>硕士研究生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BF45ED" w:rsidRPr="00E705E2">
        <w:trPr>
          <w:gridBefore w:val="1"/>
          <w:wBefore w:w="8" w:type="dxa"/>
          <w:trHeight w:val="541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Dorm applyment</w:t>
            </w:r>
          </w:p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学生宿舍申请</w:t>
            </w:r>
          </w:p>
        </w:tc>
        <w:tc>
          <w:tcPr>
            <w:tcW w:w="8063" w:type="dxa"/>
            <w:gridSpan w:val="9"/>
            <w:vAlign w:val="center"/>
          </w:tcPr>
          <w:p w:rsidR="00BF45ED" w:rsidRPr="005D7537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2"/>
                <w:szCs w:val="22"/>
                <w:lang w:val="en-GB"/>
              </w:rPr>
            </w:pP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□标准宿舍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/>
              </w:rPr>
              <w:t>(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>4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人床房；费用每学期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>NTD 14,000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元，含保证金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val="en-GB" w:eastAsia="zh-CN"/>
              </w:rPr>
              <w:t>NTD 1,000</w:t>
            </w:r>
            <w:r w:rsidRPr="005D7537">
              <w:rPr>
                <w:rFonts w:ascii="Times New Roman" w:eastAsia="DFKai-SB" w:hAnsi="Times New Roman" w:cs="DFKai-SB" w:hint="eastAsia"/>
                <w:sz w:val="22"/>
                <w:szCs w:val="22"/>
                <w:lang w:val="en-GB" w:eastAsia="zh-CN"/>
              </w:rPr>
              <w:t>元</w:t>
            </w:r>
            <w:r w:rsidRPr="005D7537">
              <w:rPr>
                <w:rFonts w:ascii="Times New Roman" w:eastAsia="DFKai-SB" w:hAnsi="Times New Roman" w:cs="Times New Roman"/>
                <w:sz w:val="22"/>
                <w:szCs w:val="22"/>
                <w:lang w:eastAsia="zh-CN"/>
              </w:rPr>
              <w:t>)</w:t>
            </w:r>
          </w:p>
        </w:tc>
      </w:tr>
      <w:tr w:rsidR="00BF45ED" w:rsidRPr="00E705E2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Sleeping goods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是否代购床具组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(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含枕头、棉被、床垫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3108" w:type="dxa"/>
            <w:gridSpan w:val="3"/>
            <w:tcBorders>
              <w:right w:val="single" w:sz="4" w:space="0" w:color="auto"/>
            </w:tcBorders>
            <w:vAlign w:val="center"/>
          </w:tcPr>
          <w:p w:rsidR="00BF45ED" w:rsidRPr="00CF1961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CF1961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□是，请帮我代购</w:t>
            </w:r>
            <w:r w:rsidRPr="00CF1961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(</w:t>
            </w:r>
            <w:r w:rsidRPr="00CF1961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约</w:t>
            </w:r>
            <w:r w:rsidRPr="00CF1961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NT$</w:t>
            </w:r>
            <w:r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  <w:t>1</w:t>
            </w:r>
            <w:r w:rsidRPr="00CF1961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,500)</w:t>
            </w:r>
          </w:p>
          <w:p w:rsidR="00BF45ED" w:rsidRPr="00CF1961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CF1961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□否，我自行去商场购买</w:t>
            </w:r>
          </w:p>
        </w:tc>
        <w:tc>
          <w:tcPr>
            <w:tcW w:w="205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45ED" w:rsidRPr="00CF1961" w:rsidRDefault="00BF45ED" w:rsidP="00A4149F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F1961">
              <w:rPr>
                <w:rFonts w:ascii="Times New Roman" w:eastAsia="DFKai-SB" w:hAnsi="Times New Roman" w:cs="Times New Roman"/>
                <w:b/>
                <w:bCs/>
                <w:sz w:val="20"/>
                <w:szCs w:val="20"/>
                <w:lang w:val="en-GB" w:eastAsia="zh-CN"/>
              </w:rPr>
              <w:t>Phone-card service</w:t>
            </w:r>
          </w:p>
          <w:p w:rsidR="00BF45ED" w:rsidRPr="00CF1961" w:rsidRDefault="00BF45ED" w:rsidP="00A4149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F1961">
              <w:rPr>
                <w:rFonts w:ascii="Times New Roman" w:eastAsia="DFKai-SB" w:hAnsi="Times New Roman" w:cs="DFKai-SB" w:hint="eastAsia"/>
                <w:b/>
                <w:bCs/>
                <w:sz w:val="20"/>
                <w:szCs w:val="20"/>
                <w:lang w:val="en-GB" w:eastAsia="zh-CN"/>
              </w:rPr>
              <w:t>电话卡代购服务</w:t>
            </w:r>
          </w:p>
        </w:tc>
        <w:tc>
          <w:tcPr>
            <w:tcW w:w="2898" w:type="dxa"/>
            <w:gridSpan w:val="3"/>
            <w:tcBorders>
              <w:left w:val="single" w:sz="4" w:space="0" w:color="auto"/>
            </w:tcBorders>
            <w:vAlign w:val="center"/>
          </w:tcPr>
          <w:p w:rsidR="00BF45ED" w:rsidRPr="00CF1961" w:rsidRDefault="00BF45ED" w:rsidP="00A4149F">
            <w:pPr>
              <w:adjustRightInd w:val="0"/>
              <w:snapToGrid w:val="0"/>
              <w:spacing w:line="24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CF1961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□是，每组约</w:t>
            </w:r>
            <w:r w:rsidRPr="00CF1961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NT$500</w:t>
            </w:r>
          </w:p>
          <w:p w:rsidR="00BF45ED" w:rsidRPr="00CF1961" w:rsidRDefault="00BF45ED" w:rsidP="00A4149F">
            <w:pPr>
              <w:adjustRightInd w:val="0"/>
              <w:snapToGrid w:val="0"/>
              <w:spacing w:line="24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CF1961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 xml:space="preserve">   </w:t>
            </w:r>
            <w:r w:rsidRPr="00CF1961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□大卡</w:t>
            </w:r>
            <w:r w:rsidRPr="00CF1961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 xml:space="preserve">   </w:t>
            </w:r>
            <w:r w:rsidRPr="00CF1961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□小卡</w:t>
            </w:r>
          </w:p>
          <w:p w:rsidR="00BF45ED" w:rsidRPr="00CF1961" w:rsidRDefault="00BF45ED" w:rsidP="00A4149F">
            <w:pPr>
              <w:adjustRightInd w:val="0"/>
              <w:snapToGrid w:val="0"/>
              <w:spacing w:line="240" w:lineRule="exact"/>
              <w:rPr>
                <w:rFonts w:ascii="Times New Roman" w:eastAsia="DFKai-SB" w:hAnsi="Times New Roman" w:cs="Times New Roman"/>
                <w:lang w:val="en-GB"/>
              </w:rPr>
            </w:pPr>
            <w:r w:rsidRPr="00CF1961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□否，已自备</w:t>
            </w:r>
          </w:p>
        </w:tc>
      </w:tr>
      <w:tr w:rsidR="00BF45ED" w:rsidRPr="00E705E2">
        <w:trPr>
          <w:gridBefore w:val="1"/>
          <w:wBefore w:w="8" w:type="dxa"/>
          <w:trHeight w:val="506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BF45ED" w:rsidRPr="005D7537" w:rsidRDefault="00BF45ED" w:rsidP="00A4149F">
            <w:pPr>
              <w:spacing w:line="2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Health examination</w:t>
            </w:r>
          </w:p>
          <w:p w:rsidR="00BF45ED" w:rsidRPr="00CF1961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健康检查</w:t>
            </w:r>
          </w:p>
        </w:tc>
        <w:tc>
          <w:tcPr>
            <w:tcW w:w="3741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45ED" w:rsidRPr="008B7481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DFKai-SB" w:hAnsi="Times New Roman" w:cs="DFKai-SB" w:hint="eastAsia"/>
                <w:sz w:val="20"/>
                <w:szCs w:val="20"/>
                <w:lang w:val="en-GB"/>
              </w:rPr>
              <w:t>建議</w:t>
            </w:r>
            <w:r w:rsidRPr="00CE39BD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来台湾后检查</w:t>
            </w:r>
            <w:r w:rsidRPr="00CE39B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(</w:t>
            </w:r>
            <w:r w:rsidRPr="00CE39BD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费用约</w:t>
            </w:r>
            <w:r w:rsidRPr="00CE39BD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NT$2,</w:t>
            </w:r>
            <w:r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  <w:t>0</w:t>
            </w:r>
            <w:r w:rsidRPr="00CE39BD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00)</w:t>
            </w:r>
          </w:p>
        </w:tc>
        <w:tc>
          <w:tcPr>
            <w:tcW w:w="205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Insurance</w:t>
            </w:r>
          </w:p>
          <w:p w:rsidR="00BF45ED" w:rsidRPr="00CF1961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医疗保险投保</w:t>
            </w:r>
          </w:p>
        </w:tc>
        <w:tc>
          <w:tcPr>
            <w:tcW w:w="2898" w:type="dxa"/>
            <w:gridSpan w:val="3"/>
            <w:tcBorders>
              <w:left w:val="single" w:sz="4" w:space="0" w:color="000000"/>
            </w:tcBorders>
            <w:vAlign w:val="center"/>
          </w:tcPr>
          <w:p w:rsidR="00BF45ED" w:rsidRPr="00034CE4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DFKai-SB" w:hAnsi="Times New Roman" w:cs="Times New Roman"/>
                <w:sz w:val="20"/>
                <w:szCs w:val="20"/>
                <w:lang w:val="en-GB"/>
              </w:rPr>
            </w:pPr>
            <w:r w:rsidRPr="00034CE4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需参加台湾学生团体保险</w:t>
            </w:r>
            <w:r w:rsidRPr="00034CE4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(NT$500/</w:t>
            </w:r>
            <w:r w:rsidRPr="00034CE4">
              <w:rPr>
                <w:rFonts w:ascii="Times New Roman" w:eastAsia="DFKai-SB" w:hAnsi="Times New Roman" w:cs="DFKai-SB" w:hint="eastAsia"/>
                <w:sz w:val="20"/>
                <w:szCs w:val="20"/>
                <w:lang w:val="en-GB" w:eastAsia="zh-CN"/>
              </w:rPr>
              <w:t>月</w:t>
            </w:r>
            <w:r w:rsidRPr="00034CE4">
              <w:rPr>
                <w:rFonts w:ascii="Times New Roman" w:eastAsia="DFKai-SB" w:hAnsi="Times New Roman" w:cs="Times New Roman"/>
                <w:sz w:val="20"/>
                <w:szCs w:val="20"/>
                <w:lang w:val="en-GB" w:eastAsia="zh-CN"/>
              </w:rPr>
              <w:t>)</w:t>
            </w:r>
          </w:p>
        </w:tc>
      </w:tr>
      <w:tr w:rsidR="00BF45ED" w:rsidRPr="00E705E2">
        <w:trPr>
          <w:gridBefore w:val="1"/>
          <w:wBefore w:w="8" w:type="dxa"/>
          <w:trHeight w:val="634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Hand for datas</w:t>
            </w:r>
          </w:p>
          <w:p w:rsidR="00BF45ED" w:rsidRPr="00CF1961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缴交数据</w:t>
            </w:r>
          </w:p>
        </w:tc>
        <w:tc>
          <w:tcPr>
            <w:tcW w:w="8696" w:type="dxa"/>
            <w:gridSpan w:val="10"/>
            <w:tcBorders>
              <w:left w:val="single" w:sz="4" w:space="0" w:color="000000"/>
            </w:tcBorders>
            <w:vAlign w:val="center"/>
          </w:tcPr>
          <w:p w:rsidR="00BF45ED" w:rsidRPr="00C65DB2" w:rsidRDefault="00BF45ED" w:rsidP="00A4149F">
            <w:pPr>
              <w:adjustRightInd w:val="0"/>
              <w:snapToGrid w:val="0"/>
              <w:spacing w:line="200" w:lineRule="exact"/>
              <w:rPr>
                <w:rFonts w:ascii="DFKai-SB" w:eastAsia="DFKai-SB" w:hAnsi="DFKai-SB" w:cs="Times New Roman"/>
                <w:sz w:val="20"/>
                <w:szCs w:val="20"/>
                <w:lang w:val="en-GB"/>
              </w:rPr>
            </w:pPr>
            <w:r w:rsidRPr="00C65DB2">
              <w:rPr>
                <w:rFonts w:ascii="DFKai-SB" w:eastAsia="DFKai-SB" w:hAnsi="DFKai-SB" w:cs="DFKai-SB" w:hint="eastAsia"/>
                <w:sz w:val="20"/>
                <w:szCs w:val="20"/>
                <w:lang w:val="en-GB" w:eastAsia="zh-CN"/>
              </w:rPr>
              <w:t>请参考大陆地区短期研修学生数据检验列表暨声明书</w:t>
            </w:r>
            <w:r>
              <w:rPr>
                <w:rFonts w:ascii="DFKai-SB" w:eastAsia="DFKai-SB" w:hAnsi="DFKai-SB" w:cs="DFKai-SB" w:hint="eastAsia"/>
                <w:sz w:val="20"/>
                <w:szCs w:val="20"/>
                <w:lang w:val="en-GB" w:eastAsia="zh-CN"/>
              </w:rPr>
              <w:t>【</w:t>
            </w:r>
            <w:r>
              <w:rPr>
                <w:rFonts w:ascii="DFKai-SB" w:eastAsia="DFKai-SB" w:hAnsi="DFKai-SB" w:cs="DFKai-SB" w:hint="eastAsia"/>
                <w:sz w:val="20"/>
                <w:szCs w:val="20"/>
                <w:lang w:val="en-GB"/>
              </w:rPr>
              <w:t>附件九</w:t>
            </w:r>
            <w:r>
              <w:rPr>
                <w:rFonts w:ascii="DFKai-SB" w:eastAsia="DFKai-SB" w:hAnsi="DFKai-SB" w:cs="DFKai-SB" w:hint="eastAsia"/>
                <w:sz w:val="20"/>
                <w:szCs w:val="20"/>
                <w:lang w:val="en-GB" w:eastAsia="zh-CN"/>
              </w:rPr>
              <w:t>】</w:t>
            </w:r>
          </w:p>
        </w:tc>
      </w:tr>
      <w:tr w:rsidR="00BF45ED" w:rsidRPr="00E705E2">
        <w:trPr>
          <w:gridBefore w:val="1"/>
          <w:wBefore w:w="8" w:type="dxa"/>
          <w:trHeight w:val="656"/>
          <w:jc w:val="center"/>
        </w:trPr>
        <w:tc>
          <w:tcPr>
            <w:tcW w:w="11075" w:type="dxa"/>
            <w:gridSpan w:val="11"/>
            <w:tcBorders>
              <w:bottom w:val="threeDEmboss" w:sz="6" w:space="0" w:color="auto"/>
            </w:tcBorders>
            <w:vAlign w:val="center"/>
          </w:tcPr>
          <w:p w:rsidR="00BF45ED" w:rsidRPr="00CF1961" w:rsidRDefault="00BF45ED" w:rsidP="00E705E2">
            <w:pPr>
              <w:adjustRightInd w:val="0"/>
              <w:snapToGrid w:val="0"/>
              <w:spacing w:beforeLines="50" w:line="300" w:lineRule="exact"/>
              <w:jc w:val="right"/>
              <w:rPr>
                <w:rFonts w:ascii="Times New Roman" w:eastAsia="DFKai-SB" w:hAnsi="Times New Roman" w:cs="Times New Roman"/>
                <w:lang w:val="en-GB"/>
              </w:rPr>
            </w:pPr>
            <w:r w:rsidRPr="00CF1961">
              <w:rPr>
                <w:rFonts w:ascii="Times New Roman" w:eastAsia="DFKai-SB" w:hAnsi="Times New Roman" w:cs="Times New Roman"/>
                <w:lang w:val="en-GB" w:eastAsia="zh-CN"/>
              </w:rPr>
              <w:t>Signature of the applicant</w:t>
            </w:r>
            <w:r w:rsidRPr="00CF1961">
              <w:rPr>
                <w:rFonts w:ascii="Times New Roman" w:eastAsia="DFKai-SB" w:hAnsi="Times New Roman" w:cs="DFKai-SB" w:hint="eastAsia"/>
                <w:lang w:val="en-GB" w:eastAsia="zh-CN"/>
              </w:rPr>
              <w:t>申请人</w:t>
            </w:r>
            <w:r w:rsidRPr="00CF1961">
              <w:rPr>
                <w:rFonts w:ascii="Times New Roman" w:eastAsia="DFKai-SB" w:hAnsi="Times New Roman" w:cs="Times New Roman"/>
                <w:lang w:val="en-GB" w:eastAsia="zh-CN"/>
              </w:rPr>
              <w:t>(</w:t>
            </w:r>
            <w:r w:rsidRPr="00CF1961">
              <w:rPr>
                <w:rFonts w:ascii="Times New Roman" w:eastAsia="DFKai-SB" w:hAnsi="Times New Roman" w:cs="DFKai-SB" w:hint="eastAsia"/>
                <w:lang w:val="en-GB" w:eastAsia="zh-CN"/>
              </w:rPr>
              <w:t>签名</w:t>
            </w:r>
            <w:r w:rsidRPr="00CF1961">
              <w:rPr>
                <w:rFonts w:ascii="Times New Roman" w:eastAsia="DFKai-SB" w:hAnsi="Times New Roman" w:cs="Times New Roman"/>
                <w:lang w:val="en-GB" w:eastAsia="zh-CN"/>
              </w:rPr>
              <w:t xml:space="preserve">) </w:t>
            </w:r>
            <w:r w:rsidRPr="00CF1961">
              <w:rPr>
                <w:rFonts w:ascii="Times New Roman" w:eastAsia="DFKai-SB" w:hAnsi="Times New Roman" w:cs="Times New Roman"/>
                <w:u w:val="single"/>
                <w:lang w:val="en-GB" w:eastAsia="zh-CN"/>
              </w:rPr>
              <w:t xml:space="preserve">                             </w:t>
            </w:r>
            <w:r w:rsidRPr="00CF1961">
              <w:rPr>
                <w:rFonts w:ascii="Times New Roman" w:eastAsia="DFKai-SB" w:hAnsi="Times New Roman" w:cs="DFKai-SB" w:hint="eastAsia"/>
                <w:lang w:val="en-GB" w:eastAsia="zh-CN"/>
              </w:rPr>
              <w:t>盖章</w:t>
            </w:r>
          </w:p>
          <w:p w:rsidR="00BF45ED" w:rsidRPr="00CF1961" w:rsidRDefault="00BF45ED" w:rsidP="00A4149F">
            <w:pPr>
              <w:wordWrap w:val="0"/>
              <w:adjustRightInd w:val="0"/>
              <w:snapToGrid w:val="0"/>
              <w:spacing w:line="300" w:lineRule="exact"/>
              <w:jc w:val="right"/>
              <w:rPr>
                <w:rFonts w:ascii="Times New Roman" w:eastAsia="DFKai-SB" w:hAnsi="Times New Roman" w:cs="Times New Roman"/>
                <w:lang w:val="en-GB"/>
              </w:rPr>
            </w:pPr>
            <w:r w:rsidRPr="00CF1961">
              <w:rPr>
                <w:rFonts w:ascii="Times New Roman" w:eastAsia="DFKai-SB" w:hAnsi="Times New Roman" w:cs="Times New Roman"/>
                <w:lang w:val="en-GB" w:eastAsia="zh-CN"/>
              </w:rPr>
              <w:t>Date</w:t>
            </w:r>
            <w:r w:rsidRPr="00CF1961">
              <w:rPr>
                <w:rFonts w:ascii="Times New Roman" w:eastAsia="DFKai-SB" w:hAnsi="Times New Roman" w:cs="DFKai-SB" w:hint="eastAsia"/>
                <w:lang w:val="en-GB" w:eastAsia="zh-CN"/>
              </w:rPr>
              <w:t>日期</w:t>
            </w:r>
            <w:r w:rsidRPr="00CF1961">
              <w:rPr>
                <w:rFonts w:ascii="Times New Roman" w:eastAsia="DFKai-SB" w:hAnsi="Times New Roman" w:cs="Times New Roman"/>
                <w:lang w:val="en-GB" w:eastAsia="zh-CN"/>
              </w:rPr>
              <w:t xml:space="preserve">:    </w:t>
            </w:r>
            <w:r w:rsidRPr="00CF1961">
              <w:rPr>
                <w:rFonts w:ascii="Times New Roman" w:eastAsia="DFKai-SB" w:hAnsi="Times New Roman" w:cs="DFKai-SB" w:hint="eastAsia"/>
                <w:lang w:val="en-GB" w:eastAsia="zh-CN"/>
              </w:rPr>
              <w:t>年</w:t>
            </w:r>
            <w:r w:rsidRPr="00CF1961">
              <w:rPr>
                <w:rFonts w:ascii="Times New Roman" w:eastAsia="DFKai-SB" w:hAnsi="Times New Roman" w:cs="Times New Roman"/>
                <w:lang w:val="en-GB" w:eastAsia="zh-CN"/>
              </w:rPr>
              <w:t xml:space="preserve">     </w:t>
            </w:r>
            <w:r w:rsidRPr="00CF1961">
              <w:rPr>
                <w:rFonts w:ascii="Times New Roman" w:eastAsia="DFKai-SB" w:hAnsi="Times New Roman" w:cs="DFKai-SB" w:hint="eastAsia"/>
                <w:lang w:val="en-GB" w:eastAsia="zh-CN"/>
              </w:rPr>
              <w:t>月</w:t>
            </w:r>
            <w:r w:rsidRPr="00CF1961">
              <w:rPr>
                <w:rFonts w:ascii="Times New Roman" w:eastAsia="DFKai-SB" w:hAnsi="Times New Roman" w:cs="Times New Roman"/>
                <w:lang w:val="en-GB" w:eastAsia="zh-CN"/>
              </w:rPr>
              <w:t xml:space="preserve">    </w:t>
            </w:r>
            <w:r w:rsidRPr="00CF1961">
              <w:rPr>
                <w:rFonts w:ascii="Times New Roman" w:eastAsia="DFKai-SB" w:hAnsi="Times New Roman" w:cs="DFKai-SB" w:hint="eastAsia"/>
                <w:lang w:val="en-GB" w:eastAsia="zh-CN"/>
              </w:rPr>
              <w:t>日</w:t>
            </w:r>
          </w:p>
        </w:tc>
      </w:tr>
      <w:tr w:rsidR="00BF45ED" w:rsidRPr="00E705E2">
        <w:trPr>
          <w:gridBefore w:val="1"/>
          <w:wBefore w:w="8" w:type="dxa"/>
          <w:trHeight w:val="426"/>
          <w:jc w:val="center"/>
        </w:trPr>
        <w:tc>
          <w:tcPr>
            <w:tcW w:w="11075" w:type="dxa"/>
            <w:gridSpan w:val="11"/>
            <w:tcBorders>
              <w:top w:val="threeDEmboss" w:sz="6" w:space="0" w:color="auto"/>
            </w:tcBorders>
            <w:vAlign w:val="center"/>
          </w:tcPr>
          <w:p w:rsidR="00BF45ED" w:rsidRPr="005D7537" w:rsidRDefault="00BF45ED" w:rsidP="00A4149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val="en-GB" w:eastAsia="zh-CN"/>
              </w:rPr>
              <w:t>Coordinator of Home institution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val="en-GB" w:eastAsia="zh-CN"/>
              </w:rPr>
              <w:t>母校项目协调员</w:t>
            </w:r>
          </w:p>
        </w:tc>
      </w:tr>
      <w:tr w:rsidR="00BF45ED" w:rsidRPr="00E705E2">
        <w:trPr>
          <w:gridBefore w:val="1"/>
          <w:wBefore w:w="8" w:type="dxa"/>
          <w:trHeight w:val="401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30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 xml:space="preserve">Name 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8063" w:type="dxa"/>
            <w:gridSpan w:val="9"/>
            <w:vAlign w:val="center"/>
          </w:tcPr>
          <w:p w:rsidR="00BF45ED" w:rsidRPr="00444275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</w:pPr>
            <w:r>
              <w:rPr>
                <w:rFonts w:ascii="Times New Roman" w:eastAsia="宋体" w:hAnsi="Times New Roman" w:cs="宋体" w:hint="eastAsia"/>
                <w:sz w:val="22"/>
                <w:szCs w:val="22"/>
                <w:lang w:val="en-GB" w:eastAsia="zh-CN"/>
              </w:rPr>
              <w:t>顾常扬</w:t>
            </w:r>
          </w:p>
        </w:tc>
      </w:tr>
      <w:tr w:rsidR="00BF45ED" w:rsidRPr="00E705E2">
        <w:trPr>
          <w:gridBefore w:val="1"/>
          <w:wBefore w:w="8" w:type="dxa"/>
          <w:trHeight w:val="451"/>
          <w:jc w:val="center"/>
        </w:trPr>
        <w:tc>
          <w:tcPr>
            <w:tcW w:w="3012" w:type="dxa"/>
            <w:gridSpan w:val="2"/>
            <w:vAlign w:val="center"/>
          </w:tcPr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Tel. &amp;Cell Phone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BF45ED" w:rsidRPr="005D7537" w:rsidRDefault="00BF45ED" w:rsidP="00A4149F">
            <w:pPr>
              <w:spacing w:line="24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联络电话</w:t>
            </w: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&amp;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手机号码</w:t>
            </w:r>
          </w:p>
        </w:tc>
        <w:tc>
          <w:tcPr>
            <w:tcW w:w="8063" w:type="dxa"/>
            <w:gridSpan w:val="9"/>
            <w:vAlign w:val="center"/>
          </w:tcPr>
          <w:p w:rsidR="00BF45ED" w:rsidRPr="00444275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</w:pPr>
            <w:r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  <w:t>+86-510-85913623</w:t>
            </w:r>
          </w:p>
        </w:tc>
      </w:tr>
      <w:tr w:rsidR="00BF45ED" w:rsidRPr="00E705E2">
        <w:trPr>
          <w:gridBefore w:val="1"/>
          <w:wBefore w:w="8" w:type="dxa"/>
          <w:trHeight w:val="405"/>
          <w:jc w:val="center"/>
        </w:trPr>
        <w:tc>
          <w:tcPr>
            <w:tcW w:w="3012" w:type="dxa"/>
            <w:gridSpan w:val="2"/>
            <w:tcBorders>
              <w:bottom w:val="threeDEmboss" w:sz="6" w:space="0" w:color="auto"/>
            </w:tcBorders>
            <w:vAlign w:val="center"/>
          </w:tcPr>
          <w:p w:rsidR="00BF45ED" w:rsidRPr="005D7537" w:rsidRDefault="00BF45ED" w:rsidP="00A4149F">
            <w:pPr>
              <w:spacing w:line="280" w:lineRule="exact"/>
              <w:jc w:val="center"/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</w:rPr>
            </w:pPr>
            <w:r w:rsidRPr="005D7537">
              <w:rPr>
                <w:rFonts w:ascii="Times New Roman" w:eastAsia="DFKai-SB" w:hAnsi="Times New Roman" w:cs="Times New Roman"/>
                <w:b/>
                <w:bCs/>
                <w:sz w:val="22"/>
                <w:szCs w:val="22"/>
                <w:lang w:eastAsia="zh-CN"/>
              </w:rPr>
              <w:t>E-mail Address</w:t>
            </w:r>
            <w:r w:rsidRPr="005D7537">
              <w:rPr>
                <w:rFonts w:ascii="Times New Roman" w:eastAsia="DFKai-SB" w:hAnsi="Times New Roman" w:cs="DFKai-SB" w:hint="eastAsia"/>
                <w:b/>
                <w:bCs/>
                <w:sz w:val="22"/>
                <w:szCs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tcBorders>
              <w:bottom w:val="threeDEmboss" w:sz="6" w:space="0" w:color="auto"/>
            </w:tcBorders>
            <w:vAlign w:val="center"/>
          </w:tcPr>
          <w:p w:rsidR="00BF45ED" w:rsidRPr="00444275" w:rsidRDefault="00BF45ED" w:rsidP="00A4149F">
            <w:pPr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</w:pPr>
            <w:r>
              <w:rPr>
                <w:rFonts w:ascii="Times New Roman" w:eastAsia="宋体" w:hAnsi="Times New Roman" w:cs="Times New Roman"/>
                <w:sz w:val="22"/>
                <w:szCs w:val="22"/>
                <w:lang w:val="en-GB" w:eastAsia="zh-CN"/>
              </w:rPr>
              <w:t>guchangyang@jiangnan.edu.cn</w:t>
            </w:r>
          </w:p>
        </w:tc>
      </w:tr>
    </w:tbl>
    <w:p w:rsidR="00BF45ED" w:rsidRDefault="00BF45ED">
      <w:pPr>
        <w:rPr>
          <w:rFonts w:cs="Times New Roman"/>
        </w:rPr>
      </w:pPr>
    </w:p>
    <w:sectPr w:rsidR="00BF45ED" w:rsidSect="00FB04D0">
      <w:pgSz w:w="11906" w:h="16838"/>
      <w:pgMar w:top="709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5ED" w:rsidRDefault="00BF45ED" w:rsidP="00FB04D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45ED" w:rsidRDefault="00BF45ED" w:rsidP="00FB04D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5ED" w:rsidRDefault="00BF45ED" w:rsidP="00FB04D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45ED" w:rsidRDefault="00BF45ED" w:rsidP="00FB04D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3F7B"/>
    <w:rsid w:val="00034CE4"/>
    <w:rsid w:val="00081D33"/>
    <w:rsid w:val="000C546A"/>
    <w:rsid w:val="002201EC"/>
    <w:rsid w:val="00356920"/>
    <w:rsid w:val="00444275"/>
    <w:rsid w:val="0049473C"/>
    <w:rsid w:val="005C058E"/>
    <w:rsid w:val="005D7537"/>
    <w:rsid w:val="007F2F97"/>
    <w:rsid w:val="008B7481"/>
    <w:rsid w:val="009470FD"/>
    <w:rsid w:val="00A03F7B"/>
    <w:rsid w:val="00A4149F"/>
    <w:rsid w:val="00B0166F"/>
    <w:rsid w:val="00BF45ED"/>
    <w:rsid w:val="00C65DB2"/>
    <w:rsid w:val="00CE39BD"/>
    <w:rsid w:val="00CF1961"/>
    <w:rsid w:val="00D64CEE"/>
    <w:rsid w:val="00E705E2"/>
    <w:rsid w:val="00FB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4D0"/>
    <w:pPr>
      <w:widowControl w:val="0"/>
    </w:pPr>
    <w:rPr>
      <w:rFonts w:cs="Calibri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04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04D0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FB04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04D0"/>
    <w:rPr>
      <w:sz w:val="20"/>
      <w:szCs w:val="20"/>
    </w:rPr>
  </w:style>
  <w:style w:type="paragraph" w:customStyle="1" w:styleId="1-1">
    <w:name w:val="標題1-1"/>
    <w:basedOn w:val="ListParagraph"/>
    <w:link w:val="1-10"/>
    <w:uiPriority w:val="99"/>
    <w:rsid w:val="00FB04D0"/>
    <w:pPr>
      <w:numPr>
        <w:numId w:val="1"/>
      </w:numPr>
      <w:ind w:leftChars="0" w:left="0"/>
      <w:jc w:val="center"/>
      <w:outlineLvl w:val="0"/>
    </w:pPr>
    <w:rPr>
      <w:rFonts w:ascii="Times New Roman" w:eastAsia="DFKai-SB" w:hAnsi="DFKai-SB" w:cs="Times New Roman"/>
      <w:b/>
      <w:bCs/>
      <w:sz w:val="32"/>
      <w:szCs w:val="32"/>
    </w:rPr>
  </w:style>
  <w:style w:type="character" w:customStyle="1" w:styleId="1-10">
    <w:name w:val="標題1-1 字元"/>
    <w:basedOn w:val="DefaultParagraphFont"/>
    <w:link w:val="1-1"/>
    <w:uiPriority w:val="99"/>
    <w:locked/>
    <w:rsid w:val="00FB04D0"/>
    <w:rPr>
      <w:rFonts w:ascii="Times New Roman" w:eastAsia="DFKai-SB" w:hAnsi="DFKai-SB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FB04D0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198</Words>
  <Characters>1132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NTKO</cp:lastModifiedBy>
  <cp:revision>5</cp:revision>
  <dcterms:created xsi:type="dcterms:W3CDTF">2017-03-09T03:04:00Z</dcterms:created>
  <dcterms:modified xsi:type="dcterms:W3CDTF">2017-03-27T01:12:00Z</dcterms:modified>
</cp:coreProperties>
</file>