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852" w:rsidRDefault="00EE4852" w:rsidP="00DC4928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江南大学交换学生学分互认申请表</w:t>
      </w:r>
    </w:p>
    <w:p w:rsidR="00EE4852" w:rsidRDefault="00EE4852" w:rsidP="00F45413">
      <w:pPr>
        <w:adjustRightInd w:val="0"/>
        <w:snapToGrid w:val="0"/>
        <w:spacing w:afterLines="50"/>
        <w:jc w:val="center"/>
        <w:rPr>
          <w:rFonts w:ascii="仿宋_GB2312"/>
          <w:sz w:val="28"/>
          <w:szCs w:val="28"/>
        </w:rPr>
      </w:pPr>
      <w:r>
        <w:rPr>
          <w:rFonts w:ascii="仿宋_GB2312" w:cs="仿宋_GB2312"/>
          <w:sz w:val="36"/>
          <w:szCs w:val="36"/>
        </w:rPr>
        <w:t xml:space="preserve">                                   </w:t>
      </w:r>
      <w:r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90"/>
        <w:gridCol w:w="1608"/>
        <w:gridCol w:w="83"/>
        <w:gridCol w:w="824"/>
        <w:gridCol w:w="824"/>
        <w:gridCol w:w="691"/>
        <w:gridCol w:w="216"/>
        <w:gridCol w:w="1330"/>
        <w:gridCol w:w="248"/>
        <w:gridCol w:w="1153"/>
        <w:gridCol w:w="231"/>
        <w:gridCol w:w="1135"/>
      </w:tblGrid>
      <w:tr w:rsidR="00EE4852">
        <w:trPr>
          <w:trHeight w:val="622"/>
        </w:trPr>
        <w:tc>
          <w:tcPr>
            <w:tcW w:w="5000" w:type="pct"/>
            <w:gridSpan w:val="13"/>
            <w:vAlign w:val="center"/>
          </w:tcPr>
          <w:p w:rsidR="00EE4852" w:rsidRDefault="00EE4852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项目名称：</w:t>
            </w:r>
          </w:p>
        </w:tc>
      </w:tr>
      <w:tr w:rsidR="00EE4852">
        <w:trPr>
          <w:trHeight w:val="596"/>
        </w:trPr>
        <w:tc>
          <w:tcPr>
            <w:tcW w:w="485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6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6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4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39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485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15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2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1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39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400" w:type="pct"/>
            <w:gridSpan w:val="4"/>
            <w:vAlign w:val="center"/>
          </w:tcPr>
          <w:p w:rsidR="00EE4852" w:rsidRDefault="00EE4852" w:rsidP="00EE4852">
            <w:pPr>
              <w:adjustRightInd w:val="0"/>
              <w:snapToGrid w:val="0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0" w:type="pct"/>
            <w:gridSpan w:val="9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>
              <w:rPr>
                <w:rFonts w:ascii="仿宋_GB2312" w:hAnsi="宋体" w:cs="仿宋_GB2312"/>
                <w:sz w:val="28"/>
                <w:szCs w:val="28"/>
              </w:rPr>
              <w:t>/</w:t>
            </w:r>
            <w:r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（在外方高校官网查询）</w:t>
            </w: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596"/>
        </w:trPr>
        <w:tc>
          <w:tcPr>
            <w:tcW w:w="1355" w:type="pct"/>
            <w:gridSpan w:val="3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EE4852">
        <w:trPr>
          <w:trHeight w:val="4899"/>
        </w:trPr>
        <w:tc>
          <w:tcPr>
            <w:tcW w:w="382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EE4852">
        <w:trPr>
          <w:trHeight w:val="6326"/>
        </w:trPr>
        <w:tc>
          <w:tcPr>
            <w:tcW w:w="382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EE4852">
        <w:trPr>
          <w:trHeight w:val="1785"/>
        </w:trPr>
        <w:tc>
          <w:tcPr>
            <w:tcW w:w="382" w:type="pct"/>
            <w:vAlign w:val="center"/>
          </w:tcPr>
          <w:p w:rsidR="00EE4852" w:rsidRDefault="00EE4852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8" w:type="pct"/>
            <w:gridSpan w:val="12"/>
            <w:vAlign w:val="center"/>
          </w:tcPr>
          <w:p w:rsidR="00EE4852" w:rsidRDefault="00EE4852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项目申报时完成，原件由学院教务办保存，复印件交由及教务处（或研究生院）、国际交流与合作处（港澳台办公室）备案。至善生</w:t>
            </w:r>
            <w:r>
              <w:rPr>
                <w:rFonts w:ascii="宋体" w:hAnsi="宋体" w:cs="仿宋_GB2312" w:hint="eastAsia"/>
                <w:sz w:val="28"/>
                <w:szCs w:val="28"/>
              </w:rPr>
              <w:t>须同时将复印件交至善学院备案。</w:t>
            </w:r>
          </w:p>
        </w:tc>
      </w:tr>
    </w:tbl>
    <w:p w:rsidR="00EE4852" w:rsidRPr="00DC4928" w:rsidRDefault="00EE4852" w:rsidP="00DC4928">
      <w:bookmarkStart w:id="0" w:name="图章"/>
      <w:bookmarkEnd w:id="0"/>
    </w:p>
    <w:sectPr w:rsidR="00EE4852" w:rsidRPr="00DC4928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852" w:rsidRDefault="00EE4852" w:rsidP="00A37173">
      <w:r>
        <w:separator/>
      </w:r>
    </w:p>
  </w:endnote>
  <w:endnote w:type="continuationSeparator" w:id="1">
    <w:p w:rsidR="00EE4852" w:rsidRDefault="00EE4852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852" w:rsidRPr="00D4410D" w:rsidRDefault="00EE4852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852" w:rsidRDefault="00EE4852" w:rsidP="00A37173">
      <w:r>
        <w:separator/>
      </w:r>
    </w:p>
  </w:footnote>
  <w:footnote w:type="continuationSeparator" w:id="1">
    <w:p w:rsidR="00EE4852" w:rsidRDefault="00EE4852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57C1"/>
    <w:rsid w:val="00022127"/>
    <w:rsid w:val="000D5AE7"/>
    <w:rsid w:val="0013731B"/>
    <w:rsid w:val="00165603"/>
    <w:rsid w:val="001E4594"/>
    <w:rsid w:val="002E2C22"/>
    <w:rsid w:val="0031748C"/>
    <w:rsid w:val="0033786D"/>
    <w:rsid w:val="0058710D"/>
    <w:rsid w:val="005F6D7A"/>
    <w:rsid w:val="0062341C"/>
    <w:rsid w:val="006318B9"/>
    <w:rsid w:val="00646113"/>
    <w:rsid w:val="006631EA"/>
    <w:rsid w:val="006C742A"/>
    <w:rsid w:val="00715559"/>
    <w:rsid w:val="00873809"/>
    <w:rsid w:val="00882D1D"/>
    <w:rsid w:val="0089402E"/>
    <w:rsid w:val="009D702F"/>
    <w:rsid w:val="00A37173"/>
    <w:rsid w:val="00A473A7"/>
    <w:rsid w:val="00A50A97"/>
    <w:rsid w:val="00A658E9"/>
    <w:rsid w:val="00A767B3"/>
    <w:rsid w:val="00AA389D"/>
    <w:rsid w:val="00C226F2"/>
    <w:rsid w:val="00CE59C1"/>
    <w:rsid w:val="00D4410D"/>
    <w:rsid w:val="00DB7945"/>
    <w:rsid w:val="00DC0E18"/>
    <w:rsid w:val="00DC4928"/>
    <w:rsid w:val="00EA3060"/>
    <w:rsid w:val="00EE4852"/>
    <w:rsid w:val="00F10398"/>
    <w:rsid w:val="00F12D47"/>
    <w:rsid w:val="00F45413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7C1"/>
    <w:rPr>
      <w:rFonts w:ascii="Times New Roman" w:eastAsia="仿宋_GB2312" w:hAnsi="Times New Roman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rsid w:val="00DC4928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49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76</Words>
  <Characters>434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NTKO</cp:lastModifiedBy>
  <cp:revision>10</cp:revision>
  <cp:lastPrinted>2014-02-24T07:06:00Z</cp:lastPrinted>
  <dcterms:created xsi:type="dcterms:W3CDTF">2012-02-21T03:37:00Z</dcterms:created>
  <dcterms:modified xsi:type="dcterms:W3CDTF">2017-02-17T05:57:00Z</dcterms:modified>
</cp:coreProperties>
</file>