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A3B" w:rsidRDefault="00A77A3B" w:rsidP="009F0C4F">
      <w:pPr>
        <w:jc w:val="center"/>
        <w:rPr>
          <w:rFonts w:cs="Times New Roman"/>
          <w:b/>
          <w:bCs/>
        </w:rPr>
      </w:pPr>
      <w:r w:rsidRPr="009F0C4F">
        <w:rPr>
          <w:rFonts w:cs="宋体" w:hint="eastAsia"/>
          <w:b/>
          <w:bCs/>
        </w:rPr>
        <w:t>普利茅斯大学</w:t>
      </w:r>
      <w:r>
        <w:rPr>
          <w:rFonts w:cs="宋体" w:hint="eastAsia"/>
          <w:b/>
          <w:bCs/>
        </w:rPr>
        <w:t>暑期班</w:t>
      </w:r>
      <w:r w:rsidRPr="009F0C4F">
        <w:rPr>
          <w:rFonts w:cs="宋体" w:hint="eastAsia"/>
          <w:b/>
          <w:bCs/>
        </w:rPr>
        <w:t>登记表</w:t>
      </w:r>
    </w:p>
    <w:p w:rsidR="00A77A3B" w:rsidRDefault="00A77A3B" w:rsidP="009F0C4F">
      <w:pPr>
        <w:jc w:val="center"/>
        <w:rPr>
          <w:b/>
          <w:bCs/>
        </w:rPr>
      </w:pPr>
      <w:r>
        <w:rPr>
          <w:b/>
          <w:bCs/>
        </w:rPr>
        <w:t>2015</w:t>
      </w:r>
    </w:p>
    <w:p w:rsidR="00A77A3B" w:rsidRPr="009F0C4F" w:rsidRDefault="00A77A3B" w:rsidP="009F0C4F">
      <w:pPr>
        <w:jc w:val="center"/>
        <w:rPr>
          <w:rFonts w:cs="Times New Roman"/>
          <w:b/>
          <w:bCs/>
        </w:rPr>
      </w:pPr>
    </w:p>
    <w:p w:rsidR="00A77A3B" w:rsidRDefault="00A77A3B" w:rsidP="00382C0E">
      <w:pPr>
        <w:pStyle w:val="ListParagraph"/>
        <w:numPr>
          <w:ilvl w:val="1"/>
          <w:numId w:val="2"/>
        </w:numPr>
        <w:ind w:firstLineChars="0"/>
        <w:rPr>
          <w:rFonts w:cs="Times New Roman"/>
        </w:rPr>
      </w:pPr>
      <w:r>
        <w:t>4</w:t>
      </w:r>
      <w:r>
        <w:rPr>
          <w:rFonts w:cs="宋体" w:hint="eastAsia"/>
        </w:rPr>
        <w:t>周夏令营（适合所有学生）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="00A77A3B" w:rsidRDefault="00A77A3B" w:rsidP="00382C0E">
      <w:pPr>
        <w:pStyle w:val="ListParagraph"/>
        <w:numPr>
          <w:ilvl w:val="1"/>
          <w:numId w:val="2"/>
        </w:numPr>
        <w:ind w:firstLineChars="0"/>
        <w:rPr>
          <w:rFonts w:cs="Times New Roman"/>
        </w:rPr>
      </w:pPr>
      <w:r>
        <w:t>2</w:t>
      </w:r>
      <w:r>
        <w:rPr>
          <w:rFonts w:cs="宋体" w:hint="eastAsia"/>
        </w:rPr>
        <w:t>周（建筑与设计夏令营）</w:t>
      </w:r>
    </w:p>
    <w:p w:rsidR="00A77A3B" w:rsidRDefault="00A77A3B">
      <w:pPr>
        <w:rPr>
          <w:rFonts w:cs="Times New Roman"/>
        </w:rPr>
      </w:pPr>
    </w:p>
    <w:p w:rsidR="00A77A3B" w:rsidRDefault="00A77A3B">
      <w:r>
        <w:rPr>
          <w:rFonts w:cs="宋体" w:hint="eastAsia"/>
        </w:rPr>
        <w:t>合作院校</w:t>
      </w:r>
      <w:r>
        <w:t>: ____________________________</w:t>
      </w:r>
    </w:p>
    <w:p w:rsidR="00A77A3B" w:rsidRDefault="00A77A3B"/>
    <w:tbl>
      <w:tblPr>
        <w:tblW w:w="9039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04"/>
        <w:gridCol w:w="1704"/>
        <w:gridCol w:w="1704"/>
        <w:gridCol w:w="1705"/>
        <w:gridCol w:w="2222"/>
      </w:tblGrid>
      <w:tr w:rsidR="00A77A3B" w:rsidRPr="00D952BA">
        <w:tc>
          <w:tcPr>
            <w:tcW w:w="1704" w:type="dxa"/>
          </w:tcPr>
          <w:p w:rsidR="00A77A3B" w:rsidRPr="00D952BA" w:rsidRDefault="00A77A3B" w:rsidP="00D952BA">
            <w:pPr>
              <w:jc w:val="center"/>
              <w:rPr>
                <w:rFonts w:cs="Times New Roman"/>
                <w:b/>
                <w:bCs/>
              </w:rPr>
            </w:pPr>
            <w:r w:rsidRPr="00D952BA">
              <w:rPr>
                <w:rFonts w:cs="宋体" w:hint="eastAsia"/>
                <w:b/>
                <w:bCs/>
              </w:rPr>
              <w:t>姓名</w:t>
            </w:r>
          </w:p>
        </w:tc>
        <w:tc>
          <w:tcPr>
            <w:tcW w:w="1704" w:type="dxa"/>
          </w:tcPr>
          <w:p w:rsidR="00A77A3B" w:rsidRPr="00D952BA" w:rsidRDefault="00A77A3B" w:rsidP="00D952BA">
            <w:pPr>
              <w:jc w:val="center"/>
              <w:rPr>
                <w:rFonts w:cs="Times New Roman"/>
                <w:b/>
                <w:bCs/>
              </w:rPr>
            </w:pPr>
            <w:r w:rsidRPr="00D952BA">
              <w:rPr>
                <w:rFonts w:cs="宋体" w:hint="eastAsia"/>
                <w:b/>
                <w:bCs/>
              </w:rPr>
              <w:t>生日</w:t>
            </w:r>
          </w:p>
        </w:tc>
        <w:tc>
          <w:tcPr>
            <w:tcW w:w="1704" w:type="dxa"/>
          </w:tcPr>
          <w:p w:rsidR="00A77A3B" w:rsidRPr="00D952BA" w:rsidRDefault="00A77A3B" w:rsidP="00D952BA">
            <w:pPr>
              <w:jc w:val="center"/>
              <w:rPr>
                <w:rFonts w:cs="Times New Roman"/>
                <w:b/>
                <w:bCs/>
              </w:rPr>
            </w:pPr>
            <w:r w:rsidRPr="00D952BA">
              <w:rPr>
                <w:rFonts w:cs="宋体" w:hint="eastAsia"/>
                <w:b/>
                <w:bCs/>
              </w:rPr>
              <w:t>年级</w:t>
            </w:r>
          </w:p>
        </w:tc>
        <w:tc>
          <w:tcPr>
            <w:tcW w:w="1705" w:type="dxa"/>
          </w:tcPr>
          <w:p w:rsidR="00A77A3B" w:rsidRPr="00D952BA" w:rsidRDefault="00A77A3B" w:rsidP="00D952BA">
            <w:pPr>
              <w:jc w:val="center"/>
              <w:rPr>
                <w:rFonts w:cs="Times New Roman"/>
                <w:b/>
                <w:bCs/>
              </w:rPr>
            </w:pPr>
            <w:r w:rsidRPr="00D952BA">
              <w:rPr>
                <w:rFonts w:cs="宋体" w:hint="eastAsia"/>
                <w:b/>
                <w:bCs/>
              </w:rPr>
              <w:t>专业</w:t>
            </w:r>
          </w:p>
        </w:tc>
        <w:tc>
          <w:tcPr>
            <w:tcW w:w="2222" w:type="dxa"/>
          </w:tcPr>
          <w:p w:rsidR="00A77A3B" w:rsidRPr="00D952BA" w:rsidRDefault="00A77A3B" w:rsidP="00D952BA">
            <w:pPr>
              <w:jc w:val="center"/>
              <w:rPr>
                <w:b/>
                <w:bCs/>
              </w:rPr>
            </w:pPr>
            <w:r w:rsidRPr="00D952BA">
              <w:rPr>
                <w:rFonts w:cs="宋体" w:hint="eastAsia"/>
                <w:b/>
                <w:bCs/>
              </w:rPr>
              <w:t>联系电话和</w:t>
            </w:r>
            <w:r w:rsidRPr="00D952BA">
              <w:rPr>
                <w:b/>
                <w:bCs/>
              </w:rPr>
              <w:t>QQ</w:t>
            </w:r>
          </w:p>
        </w:tc>
      </w:tr>
      <w:tr w:rsidR="00A77A3B" w:rsidRPr="00D952BA">
        <w:tc>
          <w:tcPr>
            <w:tcW w:w="1704" w:type="dxa"/>
          </w:tcPr>
          <w:p w:rsidR="00A77A3B" w:rsidRPr="00D952BA" w:rsidRDefault="00A77A3B">
            <w:pPr>
              <w:rPr>
                <w:rFonts w:cs="Times New Roman"/>
              </w:rPr>
            </w:pPr>
          </w:p>
        </w:tc>
        <w:tc>
          <w:tcPr>
            <w:tcW w:w="1704" w:type="dxa"/>
          </w:tcPr>
          <w:p w:rsidR="00A77A3B" w:rsidRPr="00D952BA" w:rsidRDefault="00A77A3B">
            <w:pPr>
              <w:rPr>
                <w:rFonts w:cs="Times New Roman"/>
              </w:rPr>
            </w:pPr>
          </w:p>
        </w:tc>
        <w:tc>
          <w:tcPr>
            <w:tcW w:w="1704" w:type="dxa"/>
          </w:tcPr>
          <w:p w:rsidR="00A77A3B" w:rsidRPr="00D952BA" w:rsidRDefault="00A77A3B">
            <w:pPr>
              <w:rPr>
                <w:rFonts w:cs="Times New Roman"/>
              </w:rPr>
            </w:pPr>
          </w:p>
        </w:tc>
        <w:tc>
          <w:tcPr>
            <w:tcW w:w="1705" w:type="dxa"/>
          </w:tcPr>
          <w:p w:rsidR="00A77A3B" w:rsidRPr="00D952BA" w:rsidRDefault="00A77A3B">
            <w:pPr>
              <w:rPr>
                <w:rFonts w:cs="Times New Roman"/>
              </w:rPr>
            </w:pPr>
          </w:p>
        </w:tc>
        <w:tc>
          <w:tcPr>
            <w:tcW w:w="2222" w:type="dxa"/>
          </w:tcPr>
          <w:p w:rsidR="00A77A3B" w:rsidRPr="00D952BA" w:rsidRDefault="00A77A3B">
            <w:pPr>
              <w:rPr>
                <w:rFonts w:cs="Times New Roman"/>
              </w:rPr>
            </w:pPr>
          </w:p>
        </w:tc>
      </w:tr>
      <w:tr w:rsidR="00A77A3B" w:rsidRPr="00D952BA">
        <w:tc>
          <w:tcPr>
            <w:tcW w:w="1704" w:type="dxa"/>
          </w:tcPr>
          <w:p w:rsidR="00A77A3B" w:rsidRPr="00D952BA" w:rsidRDefault="00A77A3B">
            <w:pPr>
              <w:rPr>
                <w:rFonts w:cs="Times New Roman"/>
              </w:rPr>
            </w:pPr>
          </w:p>
        </w:tc>
        <w:tc>
          <w:tcPr>
            <w:tcW w:w="1704" w:type="dxa"/>
          </w:tcPr>
          <w:p w:rsidR="00A77A3B" w:rsidRPr="00D952BA" w:rsidRDefault="00A77A3B">
            <w:pPr>
              <w:rPr>
                <w:rFonts w:cs="Times New Roman"/>
              </w:rPr>
            </w:pPr>
          </w:p>
        </w:tc>
        <w:tc>
          <w:tcPr>
            <w:tcW w:w="1704" w:type="dxa"/>
          </w:tcPr>
          <w:p w:rsidR="00A77A3B" w:rsidRPr="00D952BA" w:rsidRDefault="00A77A3B">
            <w:pPr>
              <w:rPr>
                <w:rFonts w:cs="Times New Roman"/>
              </w:rPr>
            </w:pPr>
          </w:p>
        </w:tc>
        <w:tc>
          <w:tcPr>
            <w:tcW w:w="1705" w:type="dxa"/>
          </w:tcPr>
          <w:p w:rsidR="00A77A3B" w:rsidRPr="00D952BA" w:rsidRDefault="00A77A3B">
            <w:pPr>
              <w:rPr>
                <w:rFonts w:cs="Times New Roman"/>
              </w:rPr>
            </w:pPr>
          </w:p>
        </w:tc>
        <w:tc>
          <w:tcPr>
            <w:tcW w:w="2222" w:type="dxa"/>
          </w:tcPr>
          <w:p w:rsidR="00A77A3B" w:rsidRPr="00D952BA" w:rsidRDefault="00A77A3B">
            <w:pPr>
              <w:rPr>
                <w:rFonts w:cs="Times New Roman"/>
              </w:rPr>
            </w:pPr>
          </w:p>
        </w:tc>
      </w:tr>
      <w:tr w:rsidR="00A77A3B" w:rsidRPr="00D952BA">
        <w:tc>
          <w:tcPr>
            <w:tcW w:w="1704" w:type="dxa"/>
          </w:tcPr>
          <w:p w:rsidR="00A77A3B" w:rsidRPr="00D952BA" w:rsidRDefault="00A77A3B">
            <w:pPr>
              <w:rPr>
                <w:rFonts w:cs="Times New Roman"/>
              </w:rPr>
            </w:pPr>
          </w:p>
        </w:tc>
        <w:tc>
          <w:tcPr>
            <w:tcW w:w="1704" w:type="dxa"/>
          </w:tcPr>
          <w:p w:rsidR="00A77A3B" w:rsidRPr="00D952BA" w:rsidRDefault="00A77A3B">
            <w:pPr>
              <w:rPr>
                <w:rFonts w:cs="Times New Roman"/>
              </w:rPr>
            </w:pPr>
          </w:p>
        </w:tc>
        <w:tc>
          <w:tcPr>
            <w:tcW w:w="1704" w:type="dxa"/>
          </w:tcPr>
          <w:p w:rsidR="00A77A3B" w:rsidRPr="00D952BA" w:rsidRDefault="00A77A3B">
            <w:pPr>
              <w:rPr>
                <w:rFonts w:cs="Times New Roman"/>
              </w:rPr>
            </w:pPr>
          </w:p>
        </w:tc>
        <w:tc>
          <w:tcPr>
            <w:tcW w:w="1705" w:type="dxa"/>
          </w:tcPr>
          <w:p w:rsidR="00A77A3B" w:rsidRPr="00D952BA" w:rsidRDefault="00A77A3B">
            <w:pPr>
              <w:rPr>
                <w:rFonts w:cs="Times New Roman"/>
              </w:rPr>
            </w:pPr>
          </w:p>
        </w:tc>
        <w:tc>
          <w:tcPr>
            <w:tcW w:w="2222" w:type="dxa"/>
          </w:tcPr>
          <w:p w:rsidR="00A77A3B" w:rsidRPr="00D952BA" w:rsidRDefault="00A77A3B">
            <w:pPr>
              <w:rPr>
                <w:rFonts w:cs="Times New Roman"/>
              </w:rPr>
            </w:pPr>
          </w:p>
        </w:tc>
      </w:tr>
      <w:tr w:rsidR="00A77A3B" w:rsidRPr="00D952BA">
        <w:tc>
          <w:tcPr>
            <w:tcW w:w="1704" w:type="dxa"/>
          </w:tcPr>
          <w:p w:rsidR="00A77A3B" w:rsidRPr="00D952BA" w:rsidRDefault="00A77A3B">
            <w:pPr>
              <w:rPr>
                <w:rFonts w:cs="Times New Roman"/>
              </w:rPr>
            </w:pPr>
          </w:p>
        </w:tc>
        <w:tc>
          <w:tcPr>
            <w:tcW w:w="1704" w:type="dxa"/>
          </w:tcPr>
          <w:p w:rsidR="00A77A3B" w:rsidRPr="00D952BA" w:rsidRDefault="00A77A3B">
            <w:pPr>
              <w:rPr>
                <w:rFonts w:cs="Times New Roman"/>
              </w:rPr>
            </w:pPr>
          </w:p>
        </w:tc>
        <w:tc>
          <w:tcPr>
            <w:tcW w:w="1704" w:type="dxa"/>
          </w:tcPr>
          <w:p w:rsidR="00A77A3B" w:rsidRPr="00D952BA" w:rsidRDefault="00A77A3B">
            <w:pPr>
              <w:rPr>
                <w:rFonts w:cs="Times New Roman"/>
              </w:rPr>
            </w:pPr>
          </w:p>
        </w:tc>
        <w:tc>
          <w:tcPr>
            <w:tcW w:w="1705" w:type="dxa"/>
          </w:tcPr>
          <w:p w:rsidR="00A77A3B" w:rsidRPr="00D952BA" w:rsidRDefault="00A77A3B">
            <w:pPr>
              <w:rPr>
                <w:rFonts w:cs="Times New Roman"/>
              </w:rPr>
            </w:pPr>
          </w:p>
        </w:tc>
        <w:tc>
          <w:tcPr>
            <w:tcW w:w="2222" w:type="dxa"/>
          </w:tcPr>
          <w:p w:rsidR="00A77A3B" w:rsidRPr="00D952BA" w:rsidRDefault="00A77A3B">
            <w:pPr>
              <w:rPr>
                <w:rFonts w:cs="Times New Roman"/>
              </w:rPr>
            </w:pPr>
          </w:p>
        </w:tc>
      </w:tr>
      <w:tr w:rsidR="00A77A3B" w:rsidRPr="00D952BA">
        <w:tc>
          <w:tcPr>
            <w:tcW w:w="1704" w:type="dxa"/>
          </w:tcPr>
          <w:p w:rsidR="00A77A3B" w:rsidRPr="00D952BA" w:rsidRDefault="00A77A3B">
            <w:pPr>
              <w:rPr>
                <w:rFonts w:cs="Times New Roman"/>
              </w:rPr>
            </w:pPr>
          </w:p>
        </w:tc>
        <w:tc>
          <w:tcPr>
            <w:tcW w:w="1704" w:type="dxa"/>
          </w:tcPr>
          <w:p w:rsidR="00A77A3B" w:rsidRPr="00D952BA" w:rsidRDefault="00A77A3B">
            <w:pPr>
              <w:rPr>
                <w:rFonts w:cs="Times New Roman"/>
              </w:rPr>
            </w:pPr>
          </w:p>
        </w:tc>
        <w:tc>
          <w:tcPr>
            <w:tcW w:w="1704" w:type="dxa"/>
          </w:tcPr>
          <w:p w:rsidR="00A77A3B" w:rsidRPr="00D952BA" w:rsidRDefault="00A77A3B">
            <w:pPr>
              <w:rPr>
                <w:rFonts w:cs="Times New Roman"/>
              </w:rPr>
            </w:pPr>
          </w:p>
        </w:tc>
        <w:tc>
          <w:tcPr>
            <w:tcW w:w="1705" w:type="dxa"/>
          </w:tcPr>
          <w:p w:rsidR="00A77A3B" w:rsidRPr="00D952BA" w:rsidRDefault="00A77A3B">
            <w:pPr>
              <w:rPr>
                <w:rFonts w:cs="Times New Roman"/>
              </w:rPr>
            </w:pPr>
          </w:p>
        </w:tc>
        <w:tc>
          <w:tcPr>
            <w:tcW w:w="2222" w:type="dxa"/>
          </w:tcPr>
          <w:p w:rsidR="00A77A3B" w:rsidRPr="00D952BA" w:rsidRDefault="00A77A3B">
            <w:pPr>
              <w:rPr>
                <w:rFonts w:cs="Times New Roman"/>
              </w:rPr>
            </w:pPr>
          </w:p>
        </w:tc>
      </w:tr>
      <w:tr w:rsidR="00A77A3B" w:rsidRPr="00D952BA">
        <w:tc>
          <w:tcPr>
            <w:tcW w:w="1704" w:type="dxa"/>
          </w:tcPr>
          <w:p w:rsidR="00A77A3B" w:rsidRPr="00D952BA" w:rsidRDefault="00A77A3B">
            <w:pPr>
              <w:rPr>
                <w:rFonts w:cs="Times New Roman"/>
              </w:rPr>
            </w:pPr>
          </w:p>
        </w:tc>
        <w:tc>
          <w:tcPr>
            <w:tcW w:w="1704" w:type="dxa"/>
          </w:tcPr>
          <w:p w:rsidR="00A77A3B" w:rsidRPr="00D952BA" w:rsidRDefault="00A77A3B">
            <w:pPr>
              <w:rPr>
                <w:rFonts w:cs="Times New Roman"/>
              </w:rPr>
            </w:pPr>
          </w:p>
        </w:tc>
        <w:tc>
          <w:tcPr>
            <w:tcW w:w="1704" w:type="dxa"/>
          </w:tcPr>
          <w:p w:rsidR="00A77A3B" w:rsidRPr="00D952BA" w:rsidRDefault="00A77A3B">
            <w:pPr>
              <w:rPr>
                <w:rFonts w:cs="Times New Roman"/>
              </w:rPr>
            </w:pPr>
          </w:p>
        </w:tc>
        <w:tc>
          <w:tcPr>
            <w:tcW w:w="1705" w:type="dxa"/>
          </w:tcPr>
          <w:p w:rsidR="00A77A3B" w:rsidRPr="00D952BA" w:rsidRDefault="00A77A3B">
            <w:pPr>
              <w:rPr>
                <w:rFonts w:cs="Times New Roman"/>
              </w:rPr>
            </w:pPr>
          </w:p>
        </w:tc>
        <w:tc>
          <w:tcPr>
            <w:tcW w:w="2222" w:type="dxa"/>
          </w:tcPr>
          <w:p w:rsidR="00A77A3B" w:rsidRPr="00D952BA" w:rsidRDefault="00A77A3B">
            <w:pPr>
              <w:rPr>
                <w:rFonts w:cs="Times New Roman"/>
              </w:rPr>
            </w:pPr>
          </w:p>
        </w:tc>
      </w:tr>
      <w:tr w:rsidR="00A77A3B" w:rsidRPr="00D952BA">
        <w:tc>
          <w:tcPr>
            <w:tcW w:w="1704" w:type="dxa"/>
          </w:tcPr>
          <w:p w:rsidR="00A77A3B" w:rsidRPr="00D952BA" w:rsidRDefault="00A77A3B">
            <w:pPr>
              <w:rPr>
                <w:rFonts w:cs="Times New Roman"/>
              </w:rPr>
            </w:pPr>
          </w:p>
        </w:tc>
        <w:tc>
          <w:tcPr>
            <w:tcW w:w="1704" w:type="dxa"/>
          </w:tcPr>
          <w:p w:rsidR="00A77A3B" w:rsidRPr="00D952BA" w:rsidRDefault="00A77A3B">
            <w:pPr>
              <w:rPr>
                <w:rFonts w:cs="Times New Roman"/>
              </w:rPr>
            </w:pPr>
          </w:p>
        </w:tc>
        <w:tc>
          <w:tcPr>
            <w:tcW w:w="1704" w:type="dxa"/>
          </w:tcPr>
          <w:p w:rsidR="00A77A3B" w:rsidRPr="00D952BA" w:rsidRDefault="00A77A3B">
            <w:pPr>
              <w:rPr>
                <w:rFonts w:cs="Times New Roman"/>
              </w:rPr>
            </w:pPr>
          </w:p>
        </w:tc>
        <w:tc>
          <w:tcPr>
            <w:tcW w:w="1705" w:type="dxa"/>
          </w:tcPr>
          <w:p w:rsidR="00A77A3B" w:rsidRPr="00D952BA" w:rsidRDefault="00A77A3B">
            <w:pPr>
              <w:rPr>
                <w:rFonts w:cs="Times New Roman"/>
              </w:rPr>
            </w:pPr>
          </w:p>
        </w:tc>
        <w:tc>
          <w:tcPr>
            <w:tcW w:w="2222" w:type="dxa"/>
          </w:tcPr>
          <w:p w:rsidR="00A77A3B" w:rsidRPr="00D952BA" w:rsidRDefault="00A77A3B">
            <w:pPr>
              <w:rPr>
                <w:rFonts w:cs="Times New Roman"/>
              </w:rPr>
            </w:pPr>
          </w:p>
        </w:tc>
      </w:tr>
      <w:tr w:rsidR="00A77A3B" w:rsidRPr="00D952BA">
        <w:tc>
          <w:tcPr>
            <w:tcW w:w="1704" w:type="dxa"/>
          </w:tcPr>
          <w:p w:rsidR="00A77A3B" w:rsidRPr="00D952BA" w:rsidRDefault="00A77A3B">
            <w:pPr>
              <w:rPr>
                <w:rFonts w:cs="Times New Roman"/>
              </w:rPr>
            </w:pPr>
          </w:p>
        </w:tc>
        <w:tc>
          <w:tcPr>
            <w:tcW w:w="1704" w:type="dxa"/>
          </w:tcPr>
          <w:p w:rsidR="00A77A3B" w:rsidRPr="00D952BA" w:rsidRDefault="00A77A3B">
            <w:pPr>
              <w:rPr>
                <w:rFonts w:cs="Times New Roman"/>
              </w:rPr>
            </w:pPr>
          </w:p>
        </w:tc>
        <w:tc>
          <w:tcPr>
            <w:tcW w:w="1704" w:type="dxa"/>
          </w:tcPr>
          <w:p w:rsidR="00A77A3B" w:rsidRPr="00D952BA" w:rsidRDefault="00A77A3B">
            <w:pPr>
              <w:rPr>
                <w:rFonts w:cs="Times New Roman"/>
              </w:rPr>
            </w:pPr>
          </w:p>
        </w:tc>
        <w:tc>
          <w:tcPr>
            <w:tcW w:w="1705" w:type="dxa"/>
          </w:tcPr>
          <w:p w:rsidR="00A77A3B" w:rsidRPr="00D952BA" w:rsidRDefault="00A77A3B">
            <w:pPr>
              <w:rPr>
                <w:rFonts w:cs="Times New Roman"/>
              </w:rPr>
            </w:pPr>
          </w:p>
        </w:tc>
        <w:tc>
          <w:tcPr>
            <w:tcW w:w="2222" w:type="dxa"/>
          </w:tcPr>
          <w:p w:rsidR="00A77A3B" w:rsidRPr="00D952BA" w:rsidRDefault="00A77A3B">
            <w:pPr>
              <w:rPr>
                <w:rFonts w:cs="Times New Roman"/>
              </w:rPr>
            </w:pPr>
          </w:p>
        </w:tc>
      </w:tr>
      <w:tr w:rsidR="00A77A3B" w:rsidRPr="00D952BA">
        <w:tc>
          <w:tcPr>
            <w:tcW w:w="1704" w:type="dxa"/>
          </w:tcPr>
          <w:p w:rsidR="00A77A3B" w:rsidRPr="00D952BA" w:rsidRDefault="00A77A3B">
            <w:pPr>
              <w:rPr>
                <w:rFonts w:cs="Times New Roman"/>
              </w:rPr>
            </w:pPr>
          </w:p>
        </w:tc>
        <w:tc>
          <w:tcPr>
            <w:tcW w:w="1704" w:type="dxa"/>
          </w:tcPr>
          <w:p w:rsidR="00A77A3B" w:rsidRPr="00D952BA" w:rsidRDefault="00A77A3B">
            <w:pPr>
              <w:rPr>
                <w:rFonts w:cs="Times New Roman"/>
              </w:rPr>
            </w:pPr>
          </w:p>
        </w:tc>
        <w:tc>
          <w:tcPr>
            <w:tcW w:w="1704" w:type="dxa"/>
          </w:tcPr>
          <w:p w:rsidR="00A77A3B" w:rsidRPr="00D952BA" w:rsidRDefault="00A77A3B">
            <w:pPr>
              <w:rPr>
                <w:rFonts w:cs="Times New Roman"/>
              </w:rPr>
            </w:pPr>
          </w:p>
        </w:tc>
        <w:tc>
          <w:tcPr>
            <w:tcW w:w="1705" w:type="dxa"/>
          </w:tcPr>
          <w:p w:rsidR="00A77A3B" w:rsidRPr="00D952BA" w:rsidRDefault="00A77A3B">
            <w:pPr>
              <w:rPr>
                <w:rFonts w:cs="Times New Roman"/>
              </w:rPr>
            </w:pPr>
          </w:p>
        </w:tc>
        <w:tc>
          <w:tcPr>
            <w:tcW w:w="2222" w:type="dxa"/>
          </w:tcPr>
          <w:p w:rsidR="00A77A3B" w:rsidRPr="00D952BA" w:rsidRDefault="00A77A3B">
            <w:pPr>
              <w:rPr>
                <w:rFonts w:cs="Times New Roman"/>
              </w:rPr>
            </w:pPr>
          </w:p>
        </w:tc>
      </w:tr>
    </w:tbl>
    <w:p w:rsidR="00A77A3B" w:rsidRDefault="00A77A3B">
      <w:pPr>
        <w:rPr>
          <w:rFonts w:cs="Times New Roman"/>
        </w:rPr>
      </w:pPr>
    </w:p>
    <w:sectPr w:rsidR="00A77A3B" w:rsidSect="00E805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7A3B" w:rsidRDefault="00A77A3B" w:rsidP="00382C0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A77A3B" w:rsidRDefault="00A77A3B" w:rsidP="00382C0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7A3B" w:rsidRDefault="00A77A3B" w:rsidP="00382C0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A77A3B" w:rsidRDefault="00A77A3B" w:rsidP="00382C0E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6F38AB"/>
    <w:multiLevelType w:val="hybridMultilevel"/>
    <w:tmpl w:val="5E44E3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">
    <w:nsid w:val="5447725B"/>
    <w:multiLevelType w:val="hybridMultilevel"/>
    <w:tmpl w:val="2F9004DC"/>
    <w:lvl w:ilvl="0" w:tplc="0E68E7E4">
      <w:start w:val="1"/>
      <w:numFmt w:val="bullet"/>
      <w:lvlText w:val=""/>
      <w:lvlJc w:val="left"/>
      <w:pPr>
        <w:ind w:left="840" w:hanging="420"/>
      </w:pPr>
      <w:rPr>
        <w:rFonts w:ascii="Wingdings" w:hAnsi="Wingdings" w:cs="Wingdings" w:hint="default"/>
      </w:rPr>
    </w:lvl>
    <w:lvl w:ilvl="1" w:tplc="0E68E7E4">
      <w:start w:val="1"/>
      <w:numFmt w:val="bullet"/>
      <w:lvlText w:val="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0C4F"/>
    <w:rsid w:val="000019D3"/>
    <w:rsid w:val="00001DAB"/>
    <w:rsid w:val="00003420"/>
    <w:rsid w:val="000044B6"/>
    <w:rsid w:val="0000651F"/>
    <w:rsid w:val="00006750"/>
    <w:rsid w:val="00007388"/>
    <w:rsid w:val="0001001A"/>
    <w:rsid w:val="000113DD"/>
    <w:rsid w:val="00011CB7"/>
    <w:rsid w:val="00011DFE"/>
    <w:rsid w:val="000142B6"/>
    <w:rsid w:val="000148C3"/>
    <w:rsid w:val="00015802"/>
    <w:rsid w:val="00016782"/>
    <w:rsid w:val="00016C23"/>
    <w:rsid w:val="00020EDD"/>
    <w:rsid w:val="0002137D"/>
    <w:rsid w:val="000217D6"/>
    <w:rsid w:val="00022AA8"/>
    <w:rsid w:val="00023129"/>
    <w:rsid w:val="00024002"/>
    <w:rsid w:val="00025090"/>
    <w:rsid w:val="000253B3"/>
    <w:rsid w:val="00026067"/>
    <w:rsid w:val="000270BF"/>
    <w:rsid w:val="0003044C"/>
    <w:rsid w:val="00030590"/>
    <w:rsid w:val="000307C9"/>
    <w:rsid w:val="00030F3C"/>
    <w:rsid w:val="0003159A"/>
    <w:rsid w:val="00031955"/>
    <w:rsid w:val="000319AA"/>
    <w:rsid w:val="00031D1B"/>
    <w:rsid w:val="000325E8"/>
    <w:rsid w:val="0003319F"/>
    <w:rsid w:val="00040BD0"/>
    <w:rsid w:val="000436AA"/>
    <w:rsid w:val="000436CF"/>
    <w:rsid w:val="00044248"/>
    <w:rsid w:val="000449D6"/>
    <w:rsid w:val="000471C3"/>
    <w:rsid w:val="0004729F"/>
    <w:rsid w:val="0005092A"/>
    <w:rsid w:val="00050C84"/>
    <w:rsid w:val="000512A0"/>
    <w:rsid w:val="000557D0"/>
    <w:rsid w:val="0005677E"/>
    <w:rsid w:val="00061FEB"/>
    <w:rsid w:val="00063E41"/>
    <w:rsid w:val="00064EC5"/>
    <w:rsid w:val="00065C2F"/>
    <w:rsid w:val="00067F59"/>
    <w:rsid w:val="00070922"/>
    <w:rsid w:val="00072C6A"/>
    <w:rsid w:val="00073C70"/>
    <w:rsid w:val="00074135"/>
    <w:rsid w:val="00074277"/>
    <w:rsid w:val="00082DEF"/>
    <w:rsid w:val="000832A7"/>
    <w:rsid w:val="0008334B"/>
    <w:rsid w:val="00083981"/>
    <w:rsid w:val="00083B8B"/>
    <w:rsid w:val="00084601"/>
    <w:rsid w:val="00084650"/>
    <w:rsid w:val="00085256"/>
    <w:rsid w:val="000853C9"/>
    <w:rsid w:val="0008577F"/>
    <w:rsid w:val="00085971"/>
    <w:rsid w:val="00085B90"/>
    <w:rsid w:val="000876F3"/>
    <w:rsid w:val="0009017B"/>
    <w:rsid w:val="000911A6"/>
    <w:rsid w:val="0009153C"/>
    <w:rsid w:val="00091B5D"/>
    <w:rsid w:val="000929E1"/>
    <w:rsid w:val="00092C4C"/>
    <w:rsid w:val="00092CF7"/>
    <w:rsid w:val="00092E50"/>
    <w:rsid w:val="0009412C"/>
    <w:rsid w:val="00094410"/>
    <w:rsid w:val="0009488D"/>
    <w:rsid w:val="000948E1"/>
    <w:rsid w:val="00096866"/>
    <w:rsid w:val="00096C8E"/>
    <w:rsid w:val="00096CB9"/>
    <w:rsid w:val="0009769F"/>
    <w:rsid w:val="000976B4"/>
    <w:rsid w:val="00097CFB"/>
    <w:rsid w:val="000A02D6"/>
    <w:rsid w:val="000A0CB8"/>
    <w:rsid w:val="000A0D25"/>
    <w:rsid w:val="000A124F"/>
    <w:rsid w:val="000A2696"/>
    <w:rsid w:val="000A3AC1"/>
    <w:rsid w:val="000A4610"/>
    <w:rsid w:val="000A4B0B"/>
    <w:rsid w:val="000A503F"/>
    <w:rsid w:val="000A7A6F"/>
    <w:rsid w:val="000B0C84"/>
    <w:rsid w:val="000B2859"/>
    <w:rsid w:val="000B2997"/>
    <w:rsid w:val="000B4857"/>
    <w:rsid w:val="000B4A3A"/>
    <w:rsid w:val="000B6B6B"/>
    <w:rsid w:val="000B7826"/>
    <w:rsid w:val="000C0F10"/>
    <w:rsid w:val="000C281C"/>
    <w:rsid w:val="000C3AEE"/>
    <w:rsid w:val="000C4FC7"/>
    <w:rsid w:val="000C65EA"/>
    <w:rsid w:val="000C6928"/>
    <w:rsid w:val="000C7398"/>
    <w:rsid w:val="000C7B92"/>
    <w:rsid w:val="000D126A"/>
    <w:rsid w:val="000D13E3"/>
    <w:rsid w:val="000D18C0"/>
    <w:rsid w:val="000D20CC"/>
    <w:rsid w:val="000D26C6"/>
    <w:rsid w:val="000D3951"/>
    <w:rsid w:val="000D3EA2"/>
    <w:rsid w:val="000D54CE"/>
    <w:rsid w:val="000D6DB9"/>
    <w:rsid w:val="000D752A"/>
    <w:rsid w:val="000E3A56"/>
    <w:rsid w:val="000E4787"/>
    <w:rsid w:val="000E5A28"/>
    <w:rsid w:val="000E5F33"/>
    <w:rsid w:val="000F2952"/>
    <w:rsid w:val="000F32ED"/>
    <w:rsid w:val="000F396D"/>
    <w:rsid w:val="000F42C8"/>
    <w:rsid w:val="000F4D8E"/>
    <w:rsid w:val="000F531B"/>
    <w:rsid w:val="000F538A"/>
    <w:rsid w:val="000F69CA"/>
    <w:rsid w:val="000F754B"/>
    <w:rsid w:val="00100331"/>
    <w:rsid w:val="00100796"/>
    <w:rsid w:val="00103154"/>
    <w:rsid w:val="00105A70"/>
    <w:rsid w:val="00106300"/>
    <w:rsid w:val="00107605"/>
    <w:rsid w:val="001127CD"/>
    <w:rsid w:val="00112831"/>
    <w:rsid w:val="00112E0D"/>
    <w:rsid w:val="00112F2A"/>
    <w:rsid w:val="001134EF"/>
    <w:rsid w:val="00114D66"/>
    <w:rsid w:val="00116712"/>
    <w:rsid w:val="001177D3"/>
    <w:rsid w:val="00117832"/>
    <w:rsid w:val="00120062"/>
    <w:rsid w:val="001206F6"/>
    <w:rsid w:val="001225E6"/>
    <w:rsid w:val="00122AD2"/>
    <w:rsid w:val="00122C6F"/>
    <w:rsid w:val="00123483"/>
    <w:rsid w:val="00123604"/>
    <w:rsid w:val="001240E2"/>
    <w:rsid w:val="001244C4"/>
    <w:rsid w:val="00130A0C"/>
    <w:rsid w:val="0013118D"/>
    <w:rsid w:val="001315FE"/>
    <w:rsid w:val="001320A3"/>
    <w:rsid w:val="001330ED"/>
    <w:rsid w:val="00135A7D"/>
    <w:rsid w:val="001375DC"/>
    <w:rsid w:val="00140E44"/>
    <w:rsid w:val="001416D8"/>
    <w:rsid w:val="00141CA8"/>
    <w:rsid w:val="0014362A"/>
    <w:rsid w:val="001444B6"/>
    <w:rsid w:val="00147A30"/>
    <w:rsid w:val="001500BB"/>
    <w:rsid w:val="0015234C"/>
    <w:rsid w:val="00153BE1"/>
    <w:rsid w:val="001551DC"/>
    <w:rsid w:val="001555F6"/>
    <w:rsid w:val="00156C09"/>
    <w:rsid w:val="00157991"/>
    <w:rsid w:val="00157D57"/>
    <w:rsid w:val="00163441"/>
    <w:rsid w:val="00164268"/>
    <w:rsid w:val="00164B92"/>
    <w:rsid w:val="0016600C"/>
    <w:rsid w:val="001660AB"/>
    <w:rsid w:val="00167A0E"/>
    <w:rsid w:val="00167E33"/>
    <w:rsid w:val="00167FCA"/>
    <w:rsid w:val="0017032D"/>
    <w:rsid w:val="0017068D"/>
    <w:rsid w:val="00172046"/>
    <w:rsid w:val="0017595E"/>
    <w:rsid w:val="00176202"/>
    <w:rsid w:val="001762A9"/>
    <w:rsid w:val="00176EFD"/>
    <w:rsid w:val="001771CF"/>
    <w:rsid w:val="001779F7"/>
    <w:rsid w:val="00177FB0"/>
    <w:rsid w:val="00180D1A"/>
    <w:rsid w:val="001818E0"/>
    <w:rsid w:val="0018267A"/>
    <w:rsid w:val="00182B5A"/>
    <w:rsid w:val="00182D7F"/>
    <w:rsid w:val="001836F8"/>
    <w:rsid w:val="00183870"/>
    <w:rsid w:val="00183ED7"/>
    <w:rsid w:val="0018439F"/>
    <w:rsid w:val="00184B25"/>
    <w:rsid w:val="00184F17"/>
    <w:rsid w:val="001858C5"/>
    <w:rsid w:val="00185EAD"/>
    <w:rsid w:val="0018625C"/>
    <w:rsid w:val="00190A1B"/>
    <w:rsid w:val="0019610E"/>
    <w:rsid w:val="00197F9C"/>
    <w:rsid w:val="001A0E2E"/>
    <w:rsid w:val="001A1E86"/>
    <w:rsid w:val="001A2470"/>
    <w:rsid w:val="001A6DEA"/>
    <w:rsid w:val="001A70FC"/>
    <w:rsid w:val="001B09F9"/>
    <w:rsid w:val="001B5F06"/>
    <w:rsid w:val="001B6BBE"/>
    <w:rsid w:val="001B6F12"/>
    <w:rsid w:val="001B7A83"/>
    <w:rsid w:val="001C0522"/>
    <w:rsid w:val="001C0F90"/>
    <w:rsid w:val="001C25EF"/>
    <w:rsid w:val="001C3AA4"/>
    <w:rsid w:val="001C3CD3"/>
    <w:rsid w:val="001C3E8B"/>
    <w:rsid w:val="001C4F34"/>
    <w:rsid w:val="001C5125"/>
    <w:rsid w:val="001C55FC"/>
    <w:rsid w:val="001C5708"/>
    <w:rsid w:val="001C7BEA"/>
    <w:rsid w:val="001D0D0E"/>
    <w:rsid w:val="001D13EC"/>
    <w:rsid w:val="001D1717"/>
    <w:rsid w:val="001D4D3F"/>
    <w:rsid w:val="001D5ED0"/>
    <w:rsid w:val="001D6171"/>
    <w:rsid w:val="001D678E"/>
    <w:rsid w:val="001D6889"/>
    <w:rsid w:val="001D7169"/>
    <w:rsid w:val="001D7328"/>
    <w:rsid w:val="001E1ABC"/>
    <w:rsid w:val="001E27B7"/>
    <w:rsid w:val="001E2857"/>
    <w:rsid w:val="001E59E8"/>
    <w:rsid w:val="001E5BCB"/>
    <w:rsid w:val="001E6AE6"/>
    <w:rsid w:val="001F0E75"/>
    <w:rsid w:val="001F27C2"/>
    <w:rsid w:val="001F3D0E"/>
    <w:rsid w:val="001F4FE3"/>
    <w:rsid w:val="001F55AE"/>
    <w:rsid w:val="001F5679"/>
    <w:rsid w:val="001F617A"/>
    <w:rsid w:val="001F6AA3"/>
    <w:rsid w:val="001F7CEA"/>
    <w:rsid w:val="00201A0C"/>
    <w:rsid w:val="00201A7D"/>
    <w:rsid w:val="00204AFE"/>
    <w:rsid w:val="00204B1B"/>
    <w:rsid w:val="00204D93"/>
    <w:rsid w:val="00206276"/>
    <w:rsid w:val="002125CB"/>
    <w:rsid w:val="00213F82"/>
    <w:rsid w:val="0021470F"/>
    <w:rsid w:val="00214802"/>
    <w:rsid w:val="00220339"/>
    <w:rsid w:val="00221AA4"/>
    <w:rsid w:val="0022348B"/>
    <w:rsid w:val="002244EE"/>
    <w:rsid w:val="00226BD3"/>
    <w:rsid w:val="0023004C"/>
    <w:rsid w:val="002300EE"/>
    <w:rsid w:val="00230153"/>
    <w:rsid w:val="00231648"/>
    <w:rsid w:val="00231833"/>
    <w:rsid w:val="00231DA5"/>
    <w:rsid w:val="002329DF"/>
    <w:rsid w:val="00235800"/>
    <w:rsid w:val="0023631C"/>
    <w:rsid w:val="0023641E"/>
    <w:rsid w:val="00237FDD"/>
    <w:rsid w:val="0024075F"/>
    <w:rsid w:val="00240856"/>
    <w:rsid w:val="00242FEB"/>
    <w:rsid w:val="00244688"/>
    <w:rsid w:val="00245564"/>
    <w:rsid w:val="00245A08"/>
    <w:rsid w:val="00245C6B"/>
    <w:rsid w:val="0024791D"/>
    <w:rsid w:val="0025039F"/>
    <w:rsid w:val="00251BDB"/>
    <w:rsid w:val="00252508"/>
    <w:rsid w:val="002539D1"/>
    <w:rsid w:val="00253A4C"/>
    <w:rsid w:val="00253F0A"/>
    <w:rsid w:val="00254731"/>
    <w:rsid w:val="00256EB5"/>
    <w:rsid w:val="00257AA1"/>
    <w:rsid w:val="00262FD0"/>
    <w:rsid w:val="00265815"/>
    <w:rsid w:val="00265E2D"/>
    <w:rsid w:val="002661E3"/>
    <w:rsid w:val="00266435"/>
    <w:rsid w:val="0026747D"/>
    <w:rsid w:val="00267926"/>
    <w:rsid w:val="00267A25"/>
    <w:rsid w:val="002735D6"/>
    <w:rsid w:val="00274A97"/>
    <w:rsid w:val="002755B4"/>
    <w:rsid w:val="00275828"/>
    <w:rsid w:val="0027594E"/>
    <w:rsid w:val="00276111"/>
    <w:rsid w:val="00277AC4"/>
    <w:rsid w:val="0028161A"/>
    <w:rsid w:val="00282086"/>
    <w:rsid w:val="002834B3"/>
    <w:rsid w:val="00283B68"/>
    <w:rsid w:val="0028570F"/>
    <w:rsid w:val="0028620B"/>
    <w:rsid w:val="00286B73"/>
    <w:rsid w:val="00286DDC"/>
    <w:rsid w:val="00287878"/>
    <w:rsid w:val="00287D36"/>
    <w:rsid w:val="00290EDA"/>
    <w:rsid w:val="002921CC"/>
    <w:rsid w:val="00293B2E"/>
    <w:rsid w:val="0029467E"/>
    <w:rsid w:val="00295A1A"/>
    <w:rsid w:val="002960F9"/>
    <w:rsid w:val="00296AAB"/>
    <w:rsid w:val="002A031D"/>
    <w:rsid w:val="002A17DF"/>
    <w:rsid w:val="002A18C7"/>
    <w:rsid w:val="002A2E2B"/>
    <w:rsid w:val="002A3B57"/>
    <w:rsid w:val="002A42FF"/>
    <w:rsid w:val="002A50CC"/>
    <w:rsid w:val="002A51DD"/>
    <w:rsid w:val="002A550F"/>
    <w:rsid w:val="002A5F96"/>
    <w:rsid w:val="002A6C2B"/>
    <w:rsid w:val="002A708F"/>
    <w:rsid w:val="002A70E0"/>
    <w:rsid w:val="002A75AF"/>
    <w:rsid w:val="002A7E55"/>
    <w:rsid w:val="002B0BC7"/>
    <w:rsid w:val="002B2EB0"/>
    <w:rsid w:val="002B4918"/>
    <w:rsid w:val="002B4D1E"/>
    <w:rsid w:val="002B506E"/>
    <w:rsid w:val="002C0053"/>
    <w:rsid w:val="002C1AAD"/>
    <w:rsid w:val="002C1BDD"/>
    <w:rsid w:val="002C2665"/>
    <w:rsid w:val="002C2D1C"/>
    <w:rsid w:val="002C31E0"/>
    <w:rsid w:val="002C5E72"/>
    <w:rsid w:val="002C7F93"/>
    <w:rsid w:val="002D09BE"/>
    <w:rsid w:val="002D1959"/>
    <w:rsid w:val="002D3381"/>
    <w:rsid w:val="002D3AC8"/>
    <w:rsid w:val="002D3EEA"/>
    <w:rsid w:val="002D426F"/>
    <w:rsid w:val="002D5594"/>
    <w:rsid w:val="002D5827"/>
    <w:rsid w:val="002D6637"/>
    <w:rsid w:val="002D6B7F"/>
    <w:rsid w:val="002D7208"/>
    <w:rsid w:val="002E0C1D"/>
    <w:rsid w:val="002E0C81"/>
    <w:rsid w:val="002E1484"/>
    <w:rsid w:val="002E17B9"/>
    <w:rsid w:val="002E285D"/>
    <w:rsid w:val="002E2EFD"/>
    <w:rsid w:val="002E34BF"/>
    <w:rsid w:val="002E4375"/>
    <w:rsid w:val="002E4FE6"/>
    <w:rsid w:val="002E55AA"/>
    <w:rsid w:val="002E5C2E"/>
    <w:rsid w:val="002F0797"/>
    <w:rsid w:val="002F0E7C"/>
    <w:rsid w:val="002F261A"/>
    <w:rsid w:val="002F2E31"/>
    <w:rsid w:val="002F313B"/>
    <w:rsid w:val="002F6639"/>
    <w:rsid w:val="002F6A9D"/>
    <w:rsid w:val="00300F2A"/>
    <w:rsid w:val="0030179A"/>
    <w:rsid w:val="00301CC3"/>
    <w:rsid w:val="00302125"/>
    <w:rsid w:val="00302EBC"/>
    <w:rsid w:val="003037B3"/>
    <w:rsid w:val="00303C42"/>
    <w:rsid w:val="00303CF9"/>
    <w:rsid w:val="00303D89"/>
    <w:rsid w:val="003046E5"/>
    <w:rsid w:val="00306DA6"/>
    <w:rsid w:val="003075D2"/>
    <w:rsid w:val="00307E0B"/>
    <w:rsid w:val="00311B84"/>
    <w:rsid w:val="003139F7"/>
    <w:rsid w:val="003142FA"/>
    <w:rsid w:val="00314997"/>
    <w:rsid w:val="00314C78"/>
    <w:rsid w:val="0031557B"/>
    <w:rsid w:val="00316432"/>
    <w:rsid w:val="00316DAA"/>
    <w:rsid w:val="0031742A"/>
    <w:rsid w:val="0031793E"/>
    <w:rsid w:val="00320B7B"/>
    <w:rsid w:val="003213C4"/>
    <w:rsid w:val="00321599"/>
    <w:rsid w:val="0032538A"/>
    <w:rsid w:val="003267AA"/>
    <w:rsid w:val="0032753A"/>
    <w:rsid w:val="003305A4"/>
    <w:rsid w:val="003332A1"/>
    <w:rsid w:val="00333B28"/>
    <w:rsid w:val="00334406"/>
    <w:rsid w:val="00334AA3"/>
    <w:rsid w:val="00334E0D"/>
    <w:rsid w:val="00335F63"/>
    <w:rsid w:val="00336FBF"/>
    <w:rsid w:val="0034286C"/>
    <w:rsid w:val="003428B6"/>
    <w:rsid w:val="00343870"/>
    <w:rsid w:val="00345590"/>
    <w:rsid w:val="003458DE"/>
    <w:rsid w:val="00345F2E"/>
    <w:rsid w:val="00350031"/>
    <w:rsid w:val="00350394"/>
    <w:rsid w:val="00355A0F"/>
    <w:rsid w:val="00355B87"/>
    <w:rsid w:val="00356513"/>
    <w:rsid w:val="00356A8C"/>
    <w:rsid w:val="00356C85"/>
    <w:rsid w:val="00357108"/>
    <w:rsid w:val="003573FA"/>
    <w:rsid w:val="003600B4"/>
    <w:rsid w:val="003606DB"/>
    <w:rsid w:val="00361621"/>
    <w:rsid w:val="00361967"/>
    <w:rsid w:val="00363053"/>
    <w:rsid w:val="0036404D"/>
    <w:rsid w:val="00364CDF"/>
    <w:rsid w:val="0036506D"/>
    <w:rsid w:val="003655DC"/>
    <w:rsid w:val="003669BE"/>
    <w:rsid w:val="00367BFF"/>
    <w:rsid w:val="00374464"/>
    <w:rsid w:val="00374982"/>
    <w:rsid w:val="00374B00"/>
    <w:rsid w:val="00376436"/>
    <w:rsid w:val="0037656C"/>
    <w:rsid w:val="00376684"/>
    <w:rsid w:val="0037753E"/>
    <w:rsid w:val="00377931"/>
    <w:rsid w:val="00377AA8"/>
    <w:rsid w:val="00377CDD"/>
    <w:rsid w:val="00377E76"/>
    <w:rsid w:val="00380857"/>
    <w:rsid w:val="003817EE"/>
    <w:rsid w:val="00382C0E"/>
    <w:rsid w:val="00383247"/>
    <w:rsid w:val="003846AC"/>
    <w:rsid w:val="003848EE"/>
    <w:rsid w:val="003852D3"/>
    <w:rsid w:val="00387007"/>
    <w:rsid w:val="003872AA"/>
    <w:rsid w:val="003925D7"/>
    <w:rsid w:val="003933BC"/>
    <w:rsid w:val="0039350E"/>
    <w:rsid w:val="00393928"/>
    <w:rsid w:val="00396149"/>
    <w:rsid w:val="00396738"/>
    <w:rsid w:val="003968FF"/>
    <w:rsid w:val="00397854"/>
    <w:rsid w:val="003979F0"/>
    <w:rsid w:val="003A0D24"/>
    <w:rsid w:val="003A253D"/>
    <w:rsid w:val="003A4F1F"/>
    <w:rsid w:val="003A6171"/>
    <w:rsid w:val="003A75CC"/>
    <w:rsid w:val="003A7F30"/>
    <w:rsid w:val="003B18F2"/>
    <w:rsid w:val="003B19F2"/>
    <w:rsid w:val="003B2040"/>
    <w:rsid w:val="003B2BAC"/>
    <w:rsid w:val="003B3FA5"/>
    <w:rsid w:val="003B44D1"/>
    <w:rsid w:val="003B4A0D"/>
    <w:rsid w:val="003B4C6C"/>
    <w:rsid w:val="003B5973"/>
    <w:rsid w:val="003B5F16"/>
    <w:rsid w:val="003B6A25"/>
    <w:rsid w:val="003C0246"/>
    <w:rsid w:val="003C06B3"/>
    <w:rsid w:val="003C08FD"/>
    <w:rsid w:val="003C0C32"/>
    <w:rsid w:val="003C0C79"/>
    <w:rsid w:val="003C110C"/>
    <w:rsid w:val="003C13D9"/>
    <w:rsid w:val="003C22C5"/>
    <w:rsid w:val="003C23FA"/>
    <w:rsid w:val="003C2640"/>
    <w:rsid w:val="003C2B02"/>
    <w:rsid w:val="003C30FB"/>
    <w:rsid w:val="003C392E"/>
    <w:rsid w:val="003D061C"/>
    <w:rsid w:val="003D23A4"/>
    <w:rsid w:val="003D26EE"/>
    <w:rsid w:val="003D2DD1"/>
    <w:rsid w:val="003D2E87"/>
    <w:rsid w:val="003D44D3"/>
    <w:rsid w:val="003D4561"/>
    <w:rsid w:val="003D4A44"/>
    <w:rsid w:val="003D4B34"/>
    <w:rsid w:val="003D5291"/>
    <w:rsid w:val="003D70C6"/>
    <w:rsid w:val="003D7963"/>
    <w:rsid w:val="003E1E64"/>
    <w:rsid w:val="003E1EE9"/>
    <w:rsid w:val="003E29FE"/>
    <w:rsid w:val="003E3AC0"/>
    <w:rsid w:val="003E3E26"/>
    <w:rsid w:val="003E457E"/>
    <w:rsid w:val="003E4AB7"/>
    <w:rsid w:val="003E4D5A"/>
    <w:rsid w:val="003E5289"/>
    <w:rsid w:val="003E5A19"/>
    <w:rsid w:val="003E5CA7"/>
    <w:rsid w:val="003E5DAF"/>
    <w:rsid w:val="003E62CF"/>
    <w:rsid w:val="003E77EC"/>
    <w:rsid w:val="003E77EF"/>
    <w:rsid w:val="003F0900"/>
    <w:rsid w:val="003F3180"/>
    <w:rsid w:val="003F3E10"/>
    <w:rsid w:val="003F51E3"/>
    <w:rsid w:val="003F54D0"/>
    <w:rsid w:val="003F69A9"/>
    <w:rsid w:val="003F7436"/>
    <w:rsid w:val="00402C21"/>
    <w:rsid w:val="00405855"/>
    <w:rsid w:val="0040637C"/>
    <w:rsid w:val="0040653B"/>
    <w:rsid w:val="00410DAD"/>
    <w:rsid w:val="0041107A"/>
    <w:rsid w:val="004123C8"/>
    <w:rsid w:val="00413978"/>
    <w:rsid w:val="00413A85"/>
    <w:rsid w:val="00415720"/>
    <w:rsid w:val="004164E2"/>
    <w:rsid w:val="0042079B"/>
    <w:rsid w:val="0042114C"/>
    <w:rsid w:val="0042250E"/>
    <w:rsid w:val="004231F3"/>
    <w:rsid w:val="0042367C"/>
    <w:rsid w:val="00425023"/>
    <w:rsid w:val="00425404"/>
    <w:rsid w:val="00425F3B"/>
    <w:rsid w:val="00426B7B"/>
    <w:rsid w:val="00427D8C"/>
    <w:rsid w:val="00430CCC"/>
    <w:rsid w:val="00431583"/>
    <w:rsid w:val="0043200F"/>
    <w:rsid w:val="00432D21"/>
    <w:rsid w:val="0043352B"/>
    <w:rsid w:val="0043357B"/>
    <w:rsid w:val="00433AB6"/>
    <w:rsid w:val="00433E8B"/>
    <w:rsid w:val="0043483B"/>
    <w:rsid w:val="00436C33"/>
    <w:rsid w:val="00437236"/>
    <w:rsid w:val="004409A8"/>
    <w:rsid w:val="00441717"/>
    <w:rsid w:val="00442E6A"/>
    <w:rsid w:val="0044336E"/>
    <w:rsid w:val="004437A2"/>
    <w:rsid w:val="0044568A"/>
    <w:rsid w:val="00446647"/>
    <w:rsid w:val="00446E49"/>
    <w:rsid w:val="004509B2"/>
    <w:rsid w:val="004516C6"/>
    <w:rsid w:val="004516F3"/>
    <w:rsid w:val="00451CDB"/>
    <w:rsid w:val="004520BC"/>
    <w:rsid w:val="00452478"/>
    <w:rsid w:val="004531DE"/>
    <w:rsid w:val="0045377B"/>
    <w:rsid w:val="004541CB"/>
    <w:rsid w:val="00455BB8"/>
    <w:rsid w:val="00455FA3"/>
    <w:rsid w:val="004560DE"/>
    <w:rsid w:val="0046088D"/>
    <w:rsid w:val="00461A3E"/>
    <w:rsid w:val="00461C53"/>
    <w:rsid w:val="00461D79"/>
    <w:rsid w:val="00463CC1"/>
    <w:rsid w:val="00465657"/>
    <w:rsid w:val="004673F7"/>
    <w:rsid w:val="00467B38"/>
    <w:rsid w:val="00470FA1"/>
    <w:rsid w:val="00472792"/>
    <w:rsid w:val="004727B8"/>
    <w:rsid w:val="0047446E"/>
    <w:rsid w:val="004770C5"/>
    <w:rsid w:val="00477ABF"/>
    <w:rsid w:val="00481173"/>
    <w:rsid w:val="004821D7"/>
    <w:rsid w:val="00482C79"/>
    <w:rsid w:val="004834DF"/>
    <w:rsid w:val="00483E58"/>
    <w:rsid w:val="00484B54"/>
    <w:rsid w:val="00484DA8"/>
    <w:rsid w:val="004868EE"/>
    <w:rsid w:val="004868F2"/>
    <w:rsid w:val="00487D8F"/>
    <w:rsid w:val="00492070"/>
    <w:rsid w:val="00493673"/>
    <w:rsid w:val="00495785"/>
    <w:rsid w:val="00495C0D"/>
    <w:rsid w:val="00496426"/>
    <w:rsid w:val="004965BB"/>
    <w:rsid w:val="00496846"/>
    <w:rsid w:val="00496CA0"/>
    <w:rsid w:val="00496FF8"/>
    <w:rsid w:val="004A0226"/>
    <w:rsid w:val="004A1208"/>
    <w:rsid w:val="004A192B"/>
    <w:rsid w:val="004A2020"/>
    <w:rsid w:val="004A25BE"/>
    <w:rsid w:val="004A3F60"/>
    <w:rsid w:val="004A452F"/>
    <w:rsid w:val="004A60F7"/>
    <w:rsid w:val="004A6751"/>
    <w:rsid w:val="004A6830"/>
    <w:rsid w:val="004A6E5B"/>
    <w:rsid w:val="004B016C"/>
    <w:rsid w:val="004B13F1"/>
    <w:rsid w:val="004B23BC"/>
    <w:rsid w:val="004B3F10"/>
    <w:rsid w:val="004B46C1"/>
    <w:rsid w:val="004B4743"/>
    <w:rsid w:val="004B5B8D"/>
    <w:rsid w:val="004B6DC4"/>
    <w:rsid w:val="004B7CF9"/>
    <w:rsid w:val="004C2C6D"/>
    <w:rsid w:val="004C4B27"/>
    <w:rsid w:val="004C4C93"/>
    <w:rsid w:val="004C55AB"/>
    <w:rsid w:val="004C7370"/>
    <w:rsid w:val="004C770F"/>
    <w:rsid w:val="004C7942"/>
    <w:rsid w:val="004D03C3"/>
    <w:rsid w:val="004D0643"/>
    <w:rsid w:val="004D3865"/>
    <w:rsid w:val="004D39A0"/>
    <w:rsid w:val="004D5596"/>
    <w:rsid w:val="004D560D"/>
    <w:rsid w:val="004D6D04"/>
    <w:rsid w:val="004D776A"/>
    <w:rsid w:val="004D77EE"/>
    <w:rsid w:val="004E1357"/>
    <w:rsid w:val="004E1B44"/>
    <w:rsid w:val="004E3C3B"/>
    <w:rsid w:val="004E4BC1"/>
    <w:rsid w:val="004E577C"/>
    <w:rsid w:val="004E6078"/>
    <w:rsid w:val="004E6C14"/>
    <w:rsid w:val="004E6C69"/>
    <w:rsid w:val="004E7DE9"/>
    <w:rsid w:val="004F2641"/>
    <w:rsid w:val="004F3C7E"/>
    <w:rsid w:val="004F416F"/>
    <w:rsid w:val="004F4524"/>
    <w:rsid w:val="004F4C2B"/>
    <w:rsid w:val="004F6A0F"/>
    <w:rsid w:val="004F6EE9"/>
    <w:rsid w:val="00500813"/>
    <w:rsid w:val="005011DD"/>
    <w:rsid w:val="00501AF3"/>
    <w:rsid w:val="00503E5B"/>
    <w:rsid w:val="00504BFB"/>
    <w:rsid w:val="00505C6F"/>
    <w:rsid w:val="005065F4"/>
    <w:rsid w:val="00507F25"/>
    <w:rsid w:val="00510C70"/>
    <w:rsid w:val="00512776"/>
    <w:rsid w:val="00513671"/>
    <w:rsid w:val="00514E6E"/>
    <w:rsid w:val="005207CC"/>
    <w:rsid w:val="00523779"/>
    <w:rsid w:val="00523F4B"/>
    <w:rsid w:val="00524AF3"/>
    <w:rsid w:val="00524FF9"/>
    <w:rsid w:val="00525761"/>
    <w:rsid w:val="005277FC"/>
    <w:rsid w:val="00527935"/>
    <w:rsid w:val="0053054E"/>
    <w:rsid w:val="00530DD6"/>
    <w:rsid w:val="00530E4E"/>
    <w:rsid w:val="00531B9A"/>
    <w:rsid w:val="00531F0A"/>
    <w:rsid w:val="005333BD"/>
    <w:rsid w:val="00533E8C"/>
    <w:rsid w:val="00534697"/>
    <w:rsid w:val="00535A18"/>
    <w:rsid w:val="00535A2B"/>
    <w:rsid w:val="005372FF"/>
    <w:rsid w:val="005425E3"/>
    <w:rsid w:val="00543240"/>
    <w:rsid w:val="00543866"/>
    <w:rsid w:val="00545035"/>
    <w:rsid w:val="00545383"/>
    <w:rsid w:val="00545787"/>
    <w:rsid w:val="005462EC"/>
    <w:rsid w:val="00546987"/>
    <w:rsid w:val="0054767D"/>
    <w:rsid w:val="005476DC"/>
    <w:rsid w:val="00550D47"/>
    <w:rsid w:val="00552455"/>
    <w:rsid w:val="00552E75"/>
    <w:rsid w:val="00553178"/>
    <w:rsid w:val="005535E4"/>
    <w:rsid w:val="00553D7E"/>
    <w:rsid w:val="00554703"/>
    <w:rsid w:val="00554B68"/>
    <w:rsid w:val="0055589F"/>
    <w:rsid w:val="00557167"/>
    <w:rsid w:val="00557C65"/>
    <w:rsid w:val="00560B20"/>
    <w:rsid w:val="00561395"/>
    <w:rsid w:val="00561497"/>
    <w:rsid w:val="00562580"/>
    <w:rsid w:val="0056272A"/>
    <w:rsid w:val="00562906"/>
    <w:rsid w:val="0056324F"/>
    <w:rsid w:val="0056488B"/>
    <w:rsid w:val="00564CA5"/>
    <w:rsid w:val="00565B34"/>
    <w:rsid w:val="00566A3D"/>
    <w:rsid w:val="005679BF"/>
    <w:rsid w:val="00567A1B"/>
    <w:rsid w:val="0057122E"/>
    <w:rsid w:val="0057167D"/>
    <w:rsid w:val="00572BCE"/>
    <w:rsid w:val="00573056"/>
    <w:rsid w:val="00574C1A"/>
    <w:rsid w:val="00574CCC"/>
    <w:rsid w:val="00575245"/>
    <w:rsid w:val="00576720"/>
    <w:rsid w:val="00577535"/>
    <w:rsid w:val="00580430"/>
    <w:rsid w:val="005805C6"/>
    <w:rsid w:val="005816F0"/>
    <w:rsid w:val="00585B2F"/>
    <w:rsid w:val="00585DC6"/>
    <w:rsid w:val="0058755B"/>
    <w:rsid w:val="0059076F"/>
    <w:rsid w:val="00590839"/>
    <w:rsid w:val="00591CAC"/>
    <w:rsid w:val="00592033"/>
    <w:rsid w:val="005923FB"/>
    <w:rsid w:val="005932D8"/>
    <w:rsid w:val="00593B48"/>
    <w:rsid w:val="00595817"/>
    <w:rsid w:val="00595D92"/>
    <w:rsid w:val="0059663B"/>
    <w:rsid w:val="005978B9"/>
    <w:rsid w:val="005A076C"/>
    <w:rsid w:val="005A1B05"/>
    <w:rsid w:val="005A5073"/>
    <w:rsid w:val="005A6A01"/>
    <w:rsid w:val="005A7D28"/>
    <w:rsid w:val="005A7DA4"/>
    <w:rsid w:val="005B0CA7"/>
    <w:rsid w:val="005B0E83"/>
    <w:rsid w:val="005B11A8"/>
    <w:rsid w:val="005B1443"/>
    <w:rsid w:val="005B1858"/>
    <w:rsid w:val="005B21EC"/>
    <w:rsid w:val="005B49A5"/>
    <w:rsid w:val="005B4F22"/>
    <w:rsid w:val="005B59F1"/>
    <w:rsid w:val="005B6ACC"/>
    <w:rsid w:val="005B7DB4"/>
    <w:rsid w:val="005C0A3D"/>
    <w:rsid w:val="005C103A"/>
    <w:rsid w:val="005C1AB0"/>
    <w:rsid w:val="005C3DA9"/>
    <w:rsid w:val="005C462A"/>
    <w:rsid w:val="005C4793"/>
    <w:rsid w:val="005D0ABE"/>
    <w:rsid w:val="005D0C08"/>
    <w:rsid w:val="005D0D49"/>
    <w:rsid w:val="005D0FC6"/>
    <w:rsid w:val="005D150F"/>
    <w:rsid w:val="005D1B3B"/>
    <w:rsid w:val="005D22D2"/>
    <w:rsid w:val="005D2B40"/>
    <w:rsid w:val="005D3A8A"/>
    <w:rsid w:val="005D6123"/>
    <w:rsid w:val="005D660E"/>
    <w:rsid w:val="005D6E10"/>
    <w:rsid w:val="005D762D"/>
    <w:rsid w:val="005E18ED"/>
    <w:rsid w:val="005E1C53"/>
    <w:rsid w:val="005E265A"/>
    <w:rsid w:val="005E3CB4"/>
    <w:rsid w:val="005E5424"/>
    <w:rsid w:val="005E635B"/>
    <w:rsid w:val="005E712C"/>
    <w:rsid w:val="005E7FBB"/>
    <w:rsid w:val="005F0656"/>
    <w:rsid w:val="005F0886"/>
    <w:rsid w:val="005F0EA1"/>
    <w:rsid w:val="005F1AAC"/>
    <w:rsid w:val="005F1BF2"/>
    <w:rsid w:val="005F2CFB"/>
    <w:rsid w:val="005F50D4"/>
    <w:rsid w:val="005F77FC"/>
    <w:rsid w:val="006005EB"/>
    <w:rsid w:val="006024F5"/>
    <w:rsid w:val="00602738"/>
    <w:rsid w:val="006028E1"/>
    <w:rsid w:val="00603700"/>
    <w:rsid w:val="00604536"/>
    <w:rsid w:val="00604B25"/>
    <w:rsid w:val="00604F78"/>
    <w:rsid w:val="0060534F"/>
    <w:rsid w:val="006066BA"/>
    <w:rsid w:val="006072B2"/>
    <w:rsid w:val="00607450"/>
    <w:rsid w:val="006108B5"/>
    <w:rsid w:val="00610C9B"/>
    <w:rsid w:val="0061136F"/>
    <w:rsid w:val="006127C9"/>
    <w:rsid w:val="00612FF9"/>
    <w:rsid w:val="00614094"/>
    <w:rsid w:val="00616745"/>
    <w:rsid w:val="006176B0"/>
    <w:rsid w:val="00620726"/>
    <w:rsid w:val="0062187C"/>
    <w:rsid w:val="006219AD"/>
    <w:rsid w:val="00622766"/>
    <w:rsid w:val="00623C0D"/>
    <w:rsid w:val="0062481E"/>
    <w:rsid w:val="0062560D"/>
    <w:rsid w:val="00625D64"/>
    <w:rsid w:val="00626224"/>
    <w:rsid w:val="0063119F"/>
    <w:rsid w:val="0063154A"/>
    <w:rsid w:val="00632009"/>
    <w:rsid w:val="00633D68"/>
    <w:rsid w:val="0063607E"/>
    <w:rsid w:val="00637847"/>
    <w:rsid w:val="00637935"/>
    <w:rsid w:val="00637FAE"/>
    <w:rsid w:val="0064090D"/>
    <w:rsid w:val="00641542"/>
    <w:rsid w:val="00641B46"/>
    <w:rsid w:val="00641F89"/>
    <w:rsid w:val="00644078"/>
    <w:rsid w:val="006453BE"/>
    <w:rsid w:val="00645559"/>
    <w:rsid w:val="00645592"/>
    <w:rsid w:val="006502F1"/>
    <w:rsid w:val="00650858"/>
    <w:rsid w:val="00650D9B"/>
    <w:rsid w:val="006510D0"/>
    <w:rsid w:val="00653D41"/>
    <w:rsid w:val="0065419C"/>
    <w:rsid w:val="006555B5"/>
    <w:rsid w:val="00655DDE"/>
    <w:rsid w:val="006571A1"/>
    <w:rsid w:val="00661A1A"/>
    <w:rsid w:val="00661B1A"/>
    <w:rsid w:val="00662364"/>
    <w:rsid w:val="00662C3B"/>
    <w:rsid w:val="00663161"/>
    <w:rsid w:val="0066447D"/>
    <w:rsid w:val="00664A89"/>
    <w:rsid w:val="00664BFF"/>
    <w:rsid w:val="00667E3D"/>
    <w:rsid w:val="00670CEB"/>
    <w:rsid w:val="00672E90"/>
    <w:rsid w:val="0067448D"/>
    <w:rsid w:val="006745D1"/>
    <w:rsid w:val="00674F0C"/>
    <w:rsid w:val="00675764"/>
    <w:rsid w:val="00680D3C"/>
    <w:rsid w:val="00680E32"/>
    <w:rsid w:val="006817B4"/>
    <w:rsid w:val="00683462"/>
    <w:rsid w:val="00683D22"/>
    <w:rsid w:val="00685069"/>
    <w:rsid w:val="00690E7F"/>
    <w:rsid w:val="00690E92"/>
    <w:rsid w:val="006912C1"/>
    <w:rsid w:val="00691589"/>
    <w:rsid w:val="006917EF"/>
    <w:rsid w:val="00691993"/>
    <w:rsid w:val="00691C5E"/>
    <w:rsid w:val="00692136"/>
    <w:rsid w:val="0069218E"/>
    <w:rsid w:val="00692902"/>
    <w:rsid w:val="006931E7"/>
    <w:rsid w:val="0069379E"/>
    <w:rsid w:val="0069450F"/>
    <w:rsid w:val="00695BD8"/>
    <w:rsid w:val="00696D17"/>
    <w:rsid w:val="0069777B"/>
    <w:rsid w:val="006A0616"/>
    <w:rsid w:val="006A0F5D"/>
    <w:rsid w:val="006A320E"/>
    <w:rsid w:val="006A3219"/>
    <w:rsid w:val="006A4C20"/>
    <w:rsid w:val="006A5CFB"/>
    <w:rsid w:val="006A704A"/>
    <w:rsid w:val="006A755E"/>
    <w:rsid w:val="006B249A"/>
    <w:rsid w:val="006B2F93"/>
    <w:rsid w:val="006B3198"/>
    <w:rsid w:val="006B375F"/>
    <w:rsid w:val="006B4490"/>
    <w:rsid w:val="006B47E3"/>
    <w:rsid w:val="006B57AF"/>
    <w:rsid w:val="006B6A66"/>
    <w:rsid w:val="006B6FB1"/>
    <w:rsid w:val="006B73B9"/>
    <w:rsid w:val="006B7406"/>
    <w:rsid w:val="006B7BB5"/>
    <w:rsid w:val="006C0989"/>
    <w:rsid w:val="006C172E"/>
    <w:rsid w:val="006C228E"/>
    <w:rsid w:val="006C22A8"/>
    <w:rsid w:val="006C2DBC"/>
    <w:rsid w:val="006C3DF6"/>
    <w:rsid w:val="006C5746"/>
    <w:rsid w:val="006C739A"/>
    <w:rsid w:val="006D0720"/>
    <w:rsid w:val="006D0BDD"/>
    <w:rsid w:val="006D0E88"/>
    <w:rsid w:val="006D3846"/>
    <w:rsid w:val="006D385C"/>
    <w:rsid w:val="006D4D5F"/>
    <w:rsid w:val="006D5F25"/>
    <w:rsid w:val="006D6624"/>
    <w:rsid w:val="006D7BFA"/>
    <w:rsid w:val="006E18C7"/>
    <w:rsid w:val="006E2EFA"/>
    <w:rsid w:val="006E525C"/>
    <w:rsid w:val="006E73FD"/>
    <w:rsid w:val="006F034A"/>
    <w:rsid w:val="006F081D"/>
    <w:rsid w:val="006F1717"/>
    <w:rsid w:val="006F3A03"/>
    <w:rsid w:val="006F3E99"/>
    <w:rsid w:val="006F4666"/>
    <w:rsid w:val="006F4DCB"/>
    <w:rsid w:val="006F542D"/>
    <w:rsid w:val="006F57D4"/>
    <w:rsid w:val="006F5DFF"/>
    <w:rsid w:val="00700EDE"/>
    <w:rsid w:val="00701663"/>
    <w:rsid w:val="00702D1D"/>
    <w:rsid w:val="00703390"/>
    <w:rsid w:val="007035BD"/>
    <w:rsid w:val="00705570"/>
    <w:rsid w:val="007057BD"/>
    <w:rsid w:val="007059C3"/>
    <w:rsid w:val="007059EB"/>
    <w:rsid w:val="00706972"/>
    <w:rsid w:val="00706B1D"/>
    <w:rsid w:val="00710081"/>
    <w:rsid w:val="0071102A"/>
    <w:rsid w:val="00711078"/>
    <w:rsid w:val="00713D9F"/>
    <w:rsid w:val="00713FB1"/>
    <w:rsid w:val="007169FB"/>
    <w:rsid w:val="0071721B"/>
    <w:rsid w:val="007177E6"/>
    <w:rsid w:val="00717868"/>
    <w:rsid w:val="007205B5"/>
    <w:rsid w:val="00720BAB"/>
    <w:rsid w:val="007225B1"/>
    <w:rsid w:val="00722D02"/>
    <w:rsid w:val="007235D0"/>
    <w:rsid w:val="00723A26"/>
    <w:rsid w:val="00723B7D"/>
    <w:rsid w:val="00723C5C"/>
    <w:rsid w:val="00723D74"/>
    <w:rsid w:val="007253BB"/>
    <w:rsid w:val="00726D3C"/>
    <w:rsid w:val="00727033"/>
    <w:rsid w:val="00727F2C"/>
    <w:rsid w:val="007302DC"/>
    <w:rsid w:val="00730C11"/>
    <w:rsid w:val="0073321E"/>
    <w:rsid w:val="0073489F"/>
    <w:rsid w:val="00736436"/>
    <w:rsid w:val="00736EB5"/>
    <w:rsid w:val="007401BC"/>
    <w:rsid w:val="00742282"/>
    <w:rsid w:val="0074448D"/>
    <w:rsid w:val="0074675B"/>
    <w:rsid w:val="007477DF"/>
    <w:rsid w:val="00750614"/>
    <w:rsid w:val="00750F00"/>
    <w:rsid w:val="00750FBC"/>
    <w:rsid w:val="007511F0"/>
    <w:rsid w:val="00752208"/>
    <w:rsid w:val="00752931"/>
    <w:rsid w:val="00752D7D"/>
    <w:rsid w:val="007548BC"/>
    <w:rsid w:val="00755F9A"/>
    <w:rsid w:val="007561F0"/>
    <w:rsid w:val="00760DA9"/>
    <w:rsid w:val="00761A50"/>
    <w:rsid w:val="00761CD4"/>
    <w:rsid w:val="00762472"/>
    <w:rsid w:val="00762961"/>
    <w:rsid w:val="00764016"/>
    <w:rsid w:val="007646CF"/>
    <w:rsid w:val="00765677"/>
    <w:rsid w:val="00765D3D"/>
    <w:rsid w:val="007709D8"/>
    <w:rsid w:val="007720D3"/>
    <w:rsid w:val="0077484D"/>
    <w:rsid w:val="00775F2A"/>
    <w:rsid w:val="007764A3"/>
    <w:rsid w:val="007804E6"/>
    <w:rsid w:val="00781D5C"/>
    <w:rsid w:val="0078217F"/>
    <w:rsid w:val="0078235F"/>
    <w:rsid w:val="007825BD"/>
    <w:rsid w:val="00783462"/>
    <w:rsid w:val="00785D63"/>
    <w:rsid w:val="00785E32"/>
    <w:rsid w:val="0078629C"/>
    <w:rsid w:val="007873C6"/>
    <w:rsid w:val="00787886"/>
    <w:rsid w:val="00787B74"/>
    <w:rsid w:val="00792015"/>
    <w:rsid w:val="00792EE1"/>
    <w:rsid w:val="00793927"/>
    <w:rsid w:val="00793C4B"/>
    <w:rsid w:val="00795961"/>
    <w:rsid w:val="007970C0"/>
    <w:rsid w:val="007A0DAF"/>
    <w:rsid w:val="007A0DDC"/>
    <w:rsid w:val="007A1053"/>
    <w:rsid w:val="007A1311"/>
    <w:rsid w:val="007A1B2C"/>
    <w:rsid w:val="007A2AAF"/>
    <w:rsid w:val="007A31F9"/>
    <w:rsid w:val="007A3D70"/>
    <w:rsid w:val="007A555C"/>
    <w:rsid w:val="007A5A26"/>
    <w:rsid w:val="007A6A90"/>
    <w:rsid w:val="007B042F"/>
    <w:rsid w:val="007B0F4F"/>
    <w:rsid w:val="007B2349"/>
    <w:rsid w:val="007B27E9"/>
    <w:rsid w:val="007B2F4D"/>
    <w:rsid w:val="007B77B8"/>
    <w:rsid w:val="007C0349"/>
    <w:rsid w:val="007C0A31"/>
    <w:rsid w:val="007C0DE7"/>
    <w:rsid w:val="007C10BC"/>
    <w:rsid w:val="007C1346"/>
    <w:rsid w:val="007C1C59"/>
    <w:rsid w:val="007C2671"/>
    <w:rsid w:val="007C2977"/>
    <w:rsid w:val="007C3147"/>
    <w:rsid w:val="007C5920"/>
    <w:rsid w:val="007C6ADB"/>
    <w:rsid w:val="007C78E9"/>
    <w:rsid w:val="007D038B"/>
    <w:rsid w:val="007D03A4"/>
    <w:rsid w:val="007D07C7"/>
    <w:rsid w:val="007D1760"/>
    <w:rsid w:val="007D2C1C"/>
    <w:rsid w:val="007D477B"/>
    <w:rsid w:val="007D6037"/>
    <w:rsid w:val="007D665C"/>
    <w:rsid w:val="007D7928"/>
    <w:rsid w:val="007E246C"/>
    <w:rsid w:val="007E2991"/>
    <w:rsid w:val="007E29A5"/>
    <w:rsid w:val="007E3077"/>
    <w:rsid w:val="007E32F5"/>
    <w:rsid w:val="007E36F9"/>
    <w:rsid w:val="007E52CC"/>
    <w:rsid w:val="007E5395"/>
    <w:rsid w:val="007E5E01"/>
    <w:rsid w:val="007E717B"/>
    <w:rsid w:val="007E7527"/>
    <w:rsid w:val="007E75AB"/>
    <w:rsid w:val="007F0944"/>
    <w:rsid w:val="007F514E"/>
    <w:rsid w:val="007F658D"/>
    <w:rsid w:val="007F6DCD"/>
    <w:rsid w:val="00800A4E"/>
    <w:rsid w:val="00800B9E"/>
    <w:rsid w:val="00801952"/>
    <w:rsid w:val="00801E99"/>
    <w:rsid w:val="008047E1"/>
    <w:rsid w:val="00807226"/>
    <w:rsid w:val="008072F8"/>
    <w:rsid w:val="0080779D"/>
    <w:rsid w:val="0081145E"/>
    <w:rsid w:val="00811D20"/>
    <w:rsid w:val="00814013"/>
    <w:rsid w:val="00814F0D"/>
    <w:rsid w:val="00815BFC"/>
    <w:rsid w:val="00815CEC"/>
    <w:rsid w:val="0081635C"/>
    <w:rsid w:val="008171DF"/>
    <w:rsid w:val="0081757E"/>
    <w:rsid w:val="00821341"/>
    <w:rsid w:val="0082234C"/>
    <w:rsid w:val="0082242C"/>
    <w:rsid w:val="0082320A"/>
    <w:rsid w:val="00823687"/>
    <w:rsid w:val="00824796"/>
    <w:rsid w:val="0083013C"/>
    <w:rsid w:val="008304AC"/>
    <w:rsid w:val="008305F5"/>
    <w:rsid w:val="0083084C"/>
    <w:rsid w:val="00832C6B"/>
    <w:rsid w:val="00835020"/>
    <w:rsid w:val="00835772"/>
    <w:rsid w:val="008362DC"/>
    <w:rsid w:val="00836933"/>
    <w:rsid w:val="0083720D"/>
    <w:rsid w:val="00837AF6"/>
    <w:rsid w:val="00840A90"/>
    <w:rsid w:val="00844F81"/>
    <w:rsid w:val="0084517F"/>
    <w:rsid w:val="008474A9"/>
    <w:rsid w:val="00850401"/>
    <w:rsid w:val="008511F7"/>
    <w:rsid w:val="00851F40"/>
    <w:rsid w:val="00852D84"/>
    <w:rsid w:val="00852E95"/>
    <w:rsid w:val="00854905"/>
    <w:rsid w:val="00854D1D"/>
    <w:rsid w:val="00855F55"/>
    <w:rsid w:val="00856081"/>
    <w:rsid w:val="008561CC"/>
    <w:rsid w:val="00857E68"/>
    <w:rsid w:val="008619F4"/>
    <w:rsid w:val="00861B69"/>
    <w:rsid w:val="00862230"/>
    <w:rsid w:val="0086695E"/>
    <w:rsid w:val="00866E3A"/>
    <w:rsid w:val="008675A7"/>
    <w:rsid w:val="008703AF"/>
    <w:rsid w:val="00870B72"/>
    <w:rsid w:val="0087107F"/>
    <w:rsid w:val="008714EA"/>
    <w:rsid w:val="00874884"/>
    <w:rsid w:val="00874D3F"/>
    <w:rsid w:val="00876300"/>
    <w:rsid w:val="00877873"/>
    <w:rsid w:val="00880EE0"/>
    <w:rsid w:val="00883C6C"/>
    <w:rsid w:val="00884A54"/>
    <w:rsid w:val="00884BA7"/>
    <w:rsid w:val="00885AAE"/>
    <w:rsid w:val="00886449"/>
    <w:rsid w:val="0089016D"/>
    <w:rsid w:val="00891596"/>
    <w:rsid w:val="00892C88"/>
    <w:rsid w:val="0089354C"/>
    <w:rsid w:val="00893A34"/>
    <w:rsid w:val="00893DD8"/>
    <w:rsid w:val="0089466C"/>
    <w:rsid w:val="008947E6"/>
    <w:rsid w:val="008952AC"/>
    <w:rsid w:val="00895602"/>
    <w:rsid w:val="00895623"/>
    <w:rsid w:val="008A0C8D"/>
    <w:rsid w:val="008A351D"/>
    <w:rsid w:val="008A4B37"/>
    <w:rsid w:val="008A5C7C"/>
    <w:rsid w:val="008A6070"/>
    <w:rsid w:val="008B03A5"/>
    <w:rsid w:val="008B0D59"/>
    <w:rsid w:val="008B101D"/>
    <w:rsid w:val="008B1C7B"/>
    <w:rsid w:val="008B1DA3"/>
    <w:rsid w:val="008B2DED"/>
    <w:rsid w:val="008B2E36"/>
    <w:rsid w:val="008B30DF"/>
    <w:rsid w:val="008B3E8D"/>
    <w:rsid w:val="008B3FAD"/>
    <w:rsid w:val="008B47DC"/>
    <w:rsid w:val="008B590D"/>
    <w:rsid w:val="008B641C"/>
    <w:rsid w:val="008C0E73"/>
    <w:rsid w:val="008C338E"/>
    <w:rsid w:val="008C4138"/>
    <w:rsid w:val="008C568B"/>
    <w:rsid w:val="008C5A2B"/>
    <w:rsid w:val="008C69CC"/>
    <w:rsid w:val="008C6E29"/>
    <w:rsid w:val="008C7012"/>
    <w:rsid w:val="008C7A5F"/>
    <w:rsid w:val="008D1A79"/>
    <w:rsid w:val="008D21BD"/>
    <w:rsid w:val="008D3FAC"/>
    <w:rsid w:val="008D556E"/>
    <w:rsid w:val="008D5B68"/>
    <w:rsid w:val="008D5C90"/>
    <w:rsid w:val="008D65DD"/>
    <w:rsid w:val="008D6A82"/>
    <w:rsid w:val="008D7E36"/>
    <w:rsid w:val="008E5606"/>
    <w:rsid w:val="008E5F47"/>
    <w:rsid w:val="008E6139"/>
    <w:rsid w:val="008E6965"/>
    <w:rsid w:val="008F1840"/>
    <w:rsid w:val="008F23AF"/>
    <w:rsid w:val="008F294F"/>
    <w:rsid w:val="008F45B6"/>
    <w:rsid w:val="008F4988"/>
    <w:rsid w:val="008F65F4"/>
    <w:rsid w:val="008F74B1"/>
    <w:rsid w:val="008F765E"/>
    <w:rsid w:val="008F79F5"/>
    <w:rsid w:val="00900671"/>
    <w:rsid w:val="0090074A"/>
    <w:rsid w:val="00900B0C"/>
    <w:rsid w:val="00900B87"/>
    <w:rsid w:val="00900E8A"/>
    <w:rsid w:val="0090264F"/>
    <w:rsid w:val="00903067"/>
    <w:rsid w:val="0090347B"/>
    <w:rsid w:val="009039BD"/>
    <w:rsid w:val="0090472F"/>
    <w:rsid w:val="0090543B"/>
    <w:rsid w:val="00907061"/>
    <w:rsid w:val="009070F7"/>
    <w:rsid w:val="009077ED"/>
    <w:rsid w:val="00907B04"/>
    <w:rsid w:val="00910A23"/>
    <w:rsid w:val="00910B4F"/>
    <w:rsid w:val="00911C0C"/>
    <w:rsid w:val="00911DAA"/>
    <w:rsid w:val="009144C6"/>
    <w:rsid w:val="00914965"/>
    <w:rsid w:val="009159D4"/>
    <w:rsid w:val="00915B40"/>
    <w:rsid w:val="00916B64"/>
    <w:rsid w:val="009219F5"/>
    <w:rsid w:val="00921BA2"/>
    <w:rsid w:val="00922ECE"/>
    <w:rsid w:val="00923520"/>
    <w:rsid w:val="00923A1C"/>
    <w:rsid w:val="00923D2B"/>
    <w:rsid w:val="00925756"/>
    <w:rsid w:val="00926278"/>
    <w:rsid w:val="009314D8"/>
    <w:rsid w:val="009315C7"/>
    <w:rsid w:val="009328CE"/>
    <w:rsid w:val="009337CC"/>
    <w:rsid w:val="00934AFD"/>
    <w:rsid w:val="00935B6B"/>
    <w:rsid w:val="009364DB"/>
    <w:rsid w:val="00936B43"/>
    <w:rsid w:val="00936CF9"/>
    <w:rsid w:val="009370E7"/>
    <w:rsid w:val="00937C09"/>
    <w:rsid w:val="009407B0"/>
    <w:rsid w:val="00940D07"/>
    <w:rsid w:val="00942E43"/>
    <w:rsid w:val="00942ECA"/>
    <w:rsid w:val="00943463"/>
    <w:rsid w:val="00947C7A"/>
    <w:rsid w:val="0095076B"/>
    <w:rsid w:val="00950856"/>
    <w:rsid w:val="0095150F"/>
    <w:rsid w:val="0095160F"/>
    <w:rsid w:val="0095227F"/>
    <w:rsid w:val="0095331A"/>
    <w:rsid w:val="00953922"/>
    <w:rsid w:val="00954671"/>
    <w:rsid w:val="009576E3"/>
    <w:rsid w:val="00957819"/>
    <w:rsid w:val="00957909"/>
    <w:rsid w:val="00957D5D"/>
    <w:rsid w:val="00960A09"/>
    <w:rsid w:val="00962E62"/>
    <w:rsid w:val="00962FA7"/>
    <w:rsid w:val="009630FF"/>
    <w:rsid w:val="00965DB4"/>
    <w:rsid w:val="00965F1D"/>
    <w:rsid w:val="00966E43"/>
    <w:rsid w:val="0097250B"/>
    <w:rsid w:val="00972681"/>
    <w:rsid w:val="0097277F"/>
    <w:rsid w:val="00972913"/>
    <w:rsid w:val="009753F3"/>
    <w:rsid w:val="009758C8"/>
    <w:rsid w:val="00975CA4"/>
    <w:rsid w:val="00980EC6"/>
    <w:rsid w:val="009811BD"/>
    <w:rsid w:val="009815D4"/>
    <w:rsid w:val="00981969"/>
    <w:rsid w:val="00981EF3"/>
    <w:rsid w:val="00982513"/>
    <w:rsid w:val="00982909"/>
    <w:rsid w:val="00983B0E"/>
    <w:rsid w:val="009862B9"/>
    <w:rsid w:val="009877DF"/>
    <w:rsid w:val="009878B5"/>
    <w:rsid w:val="009902FD"/>
    <w:rsid w:val="00990618"/>
    <w:rsid w:val="00990ADE"/>
    <w:rsid w:val="00991260"/>
    <w:rsid w:val="00991467"/>
    <w:rsid w:val="00993D49"/>
    <w:rsid w:val="0099474E"/>
    <w:rsid w:val="00994960"/>
    <w:rsid w:val="00995DC1"/>
    <w:rsid w:val="00996AF8"/>
    <w:rsid w:val="00996B91"/>
    <w:rsid w:val="00996DE5"/>
    <w:rsid w:val="009A0965"/>
    <w:rsid w:val="009A0A5E"/>
    <w:rsid w:val="009A1997"/>
    <w:rsid w:val="009A21B0"/>
    <w:rsid w:val="009A21DE"/>
    <w:rsid w:val="009A237C"/>
    <w:rsid w:val="009A28FF"/>
    <w:rsid w:val="009A3CDF"/>
    <w:rsid w:val="009A3E26"/>
    <w:rsid w:val="009A4FBB"/>
    <w:rsid w:val="009A5776"/>
    <w:rsid w:val="009A614A"/>
    <w:rsid w:val="009A69FF"/>
    <w:rsid w:val="009B3CFA"/>
    <w:rsid w:val="009B5D31"/>
    <w:rsid w:val="009B716D"/>
    <w:rsid w:val="009C1616"/>
    <w:rsid w:val="009C2532"/>
    <w:rsid w:val="009C2E4A"/>
    <w:rsid w:val="009C371F"/>
    <w:rsid w:val="009C4992"/>
    <w:rsid w:val="009C7E01"/>
    <w:rsid w:val="009D00E2"/>
    <w:rsid w:val="009D08AB"/>
    <w:rsid w:val="009D10B0"/>
    <w:rsid w:val="009D15BD"/>
    <w:rsid w:val="009D1E4B"/>
    <w:rsid w:val="009D1F19"/>
    <w:rsid w:val="009D378D"/>
    <w:rsid w:val="009D39A6"/>
    <w:rsid w:val="009D3A47"/>
    <w:rsid w:val="009D44CA"/>
    <w:rsid w:val="009D47EE"/>
    <w:rsid w:val="009D4ADA"/>
    <w:rsid w:val="009D5BAE"/>
    <w:rsid w:val="009D5F05"/>
    <w:rsid w:val="009D6940"/>
    <w:rsid w:val="009E0ACD"/>
    <w:rsid w:val="009E17C8"/>
    <w:rsid w:val="009E2116"/>
    <w:rsid w:val="009E3141"/>
    <w:rsid w:val="009E7661"/>
    <w:rsid w:val="009E78AB"/>
    <w:rsid w:val="009E7BE6"/>
    <w:rsid w:val="009F0C4F"/>
    <w:rsid w:val="009F0D7E"/>
    <w:rsid w:val="009F0F72"/>
    <w:rsid w:val="009F4D16"/>
    <w:rsid w:val="009F5B4F"/>
    <w:rsid w:val="009F63FB"/>
    <w:rsid w:val="009F79FF"/>
    <w:rsid w:val="00A00AAA"/>
    <w:rsid w:val="00A02CB9"/>
    <w:rsid w:val="00A032D6"/>
    <w:rsid w:val="00A05946"/>
    <w:rsid w:val="00A06B4B"/>
    <w:rsid w:val="00A07757"/>
    <w:rsid w:val="00A11025"/>
    <w:rsid w:val="00A113CA"/>
    <w:rsid w:val="00A1238C"/>
    <w:rsid w:val="00A13D02"/>
    <w:rsid w:val="00A14F6A"/>
    <w:rsid w:val="00A164B4"/>
    <w:rsid w:val="00A16546"/>
    <w:rsid w:val="00A1662B"/>
    <w:rsid w:val="00A16A1A"/>
    <w:rsid w:val="00A1738E"/>
    <w:rsid w:val="00A17CC6"/>
    <w:rsid w:val="00A22CB1"/>
    <w:rsid w:val="00A22E8A"/>
    <w:rsid w:val="00A23657"/>
    <w:rsid w:val="00A23EEB"/>
    <w:rsid w:val="00A24D07"/>
    <w:rsid w:val="00A2563C"/>
    <w:rsid w:val="00A26C1A"/>
    <w:rsid w:val="00A277E4"/>
    <w:rsid w:val="00A30330"/>
    <w:rsid w:val="00A307B5"/>
    <w:rsid w:val="00A30E47"/>
    <w:rsid w:val="00A32F5F"/>
    <w:rsid w:val="00A34055"/>
    <w:rsid w:val="00A3413A"/>
    <w:rsid w:val="00A34F7F"/>
    <w:rsid w:val="00A35933"/>
    <w:rsid w:val="00A3598C"/>
    <w:rsid w:val="00A37002"/>
    <w:rsid w:val="00A37B5F"/>
    <w:rsid w:val="00A40029"/>
    <w:rsid w:val="00A40511"/>
    <w:rsid w:val="00A410BB"/>
    <w:rsid w:val="00A41B8F"/>
    <w:rsid w:val="00A42284"/>
    <w:rsid w:val="00A45DEE"/>
    <w:rsid w:val="00A45FA0"/>
    <w:rsid w:val="00A4755E"/>
    <w:rsid w:val="00A53AF8"/>
    <w:rsid w:val="00A53E7A"/>
    <w:rsid w:val="00A5531F"/>
    <w:rsid w:val="00A5727A"/>
    <w:rsid w:val="00A618CC"/>
    <w:rsid w:val="00A61C25"/>
    <w:rsid w:val="00A622CF"/>
    <w:rsid w:val="00A636DE"/>
    <w:rsid w:val="00A63EB5"/>
    <w:rsid w:val="00A642C9"/>
    <w:rsid w:val="00A64582"/>
    <w:rsid w:val="00A64680"/>
    <w:rsid w:val="00A6473A"/>
    <w:rsid w:val="00A65021"/>
    <w:rsid w:val="00A67534"/>
    <w:rsid w:val="00A70C5C"/>
    <w:rsid w:val="00A70FE6"/>
    <w:rsid w:val="00A739BB"/>
    <w:rsid w:val="00A73FB0"/>
    <w:rsid w:val="00A74742"/>
    <w:rsid w:val="00A751EE"/>
    <w:rsid w:val="00A76AA1"/>
    <w:rsid w:val="00A77A3B"/>
    <w:rsid w:val="00A813E5"/>
    <w:rsid w:val="00A83352"/>
    <w:rsid w:val="00A83A3A"/>
    <w:rsid w:val="00A84238"/>
    <w:rsid w:val="00A84F34"/>
    <w:rsid w:val="00A87BDD"/>
    <w:rsid w:val="00A91AC9"/>
    <w:rsid w:val="00A92BDD"/>
    <w:rsid w:val="00A92D1C"/>
    <w:rsid w:val="00A93339"/>
    <w:rsid w:val="00A942E0"/>
    <w:rsid w:val="00A9499B"/>
    <w:rsid w:val="00A94FCF"/>
    <w:rsid w:val="00A9556B"/>
    <w:rsid w:val="00A96624"/>
    <w:rsid w:val="00A96DFD"/>
    <w:rsid w:val="00A970A4"/>
    <w:rsid w:val="00A979E6"/>
    <w:rsid w:val="00A97ABE"/>
    <w:rsid w:val="00AA173C"/>
    <w:rsid w:val="00AA28E4"/>
    <w:rsid w:val="00AA616F"/>
    <w:rsid w:val="00AA6652"/>
    <w:rsid w:val="00AA7CA1"/>
    <w:rsid w:val="00AB24E4"/>
    <w:rsid w:val="00AB28F0"/>
    <w:rsid w:val="00AB315C"/>
    <w:rsid w:val="00AB342A"/>
    <w:rsid w:val="00AB4AA1"/>
    <w:rsid w:val="00AB4C8F"/>
    <w:rsid w:val="00AB4D06"/>
    <w:rsid w:val="00AB5543"/>
    <w:rsid w:val="00AB56BE"/>
    <w:rsid w:val="00AB6087"/>
    <w:rsid w:val="00AB6361"/>
    <w:rsid w:val="00AB6A15"/>
    <w:rsid w:val="00AB7B4C"/>
    <w:rsid w:val="00AC081B"/>
    <w:rsid w:val="00AC0BDD"/>
    <w:rsid w:val="00AC309D"/>
    <w:rsid w:val="00AC34D4"/>
    <w:rsid w:val="00AC5B54"/>
    <w:rsid w:val="00AC6F01"/>
    <w:rsid w:val="00AD13A3"/>
    <w:rsid w:val="00AD1A6F"/>
    <w:rsid w:val="00AD21AA"/>
    <w:rsid w:val="00AD39B6"/>
    <w:rsid w:val="00AD42AE"/>
    <w:rsid w:val="00AD4FD4"/>
    <w:rsid w:val="00AD5125"/>
    <w:rsid w:val="00AD5559"/>
    <w:rsid w:val="00AD634A"/>
    <w:rsid w:val="00AD68F2"/>
    <w:rsid w:val="00AE04BB"/>
    <w:rsid w:val="00AE0D0D"/>
    <w:rsid w:val="00AE2820"/>
    <w:rsid w:val="00AE3C18"/>
    <w:rsid w:val="00AE4688"/>
    <w:rsid w:val="00AE4689"/>
    <w:rsid w:val="00AE4960"/>
    <w:rsid w:val="00AE6DB3"/>
    <w:rsid w:val="00AE7525"/>
    <w:rsid w:val="00AE7887"/>
    <w:rsid w:val="00AE7FA2"/>
    <w:rsid w:val="00AF359B"/>
    <w:rsid w:val="00AF3643"/>
    <w:rsid w:val="00AF4E23"/>
    <w:rsid w:val="00AF4F74"/>
    <w:rsid w:val="00AF564A"/>
    <w:rsid w:val="00AF651C"/>
    <w:rsid w:val="00AF7459"/>
    <w:rsid w:val="00AF799F"/>
    <w:rsid w:val="00AF7AE5"/>
    <w:rsid w:val="00B00D70"/>
    <w:rsid w:val="00B02D6C"/>
    <w:rsid w:val="00B03559"/>
    <w:rsid w:val="00B04951"/>
    <w:rsid w:val="00B04B57"/>
    <w:rsid w:val="00B05392"/>
    <w:rsid w:val="00B06E92"/>
    <w:rsid w:val="00B07DEB"/>
    <w:rsid w:val="00B10607"/>
    <w:rsid w:val="00B115A3"/>
    <w:rsid w:val="00B12DD3"/>
    <w:rsid w:val="00B1475D"/>
    <w:rsid w:val="00B147AA"/>
    <w:rsid w:val="00B1507E"/>
    <w:rsid w:val="00B1526B"/>
    <w:rsid w:val="00B15A42"/>
    <w:rsid w:val="00B163E7"/>
    <w:rsid w:val="00B16C68"/>
    <w:rsid w:val="00B21533"/>
    <w:rsid w:val="00B225C5"/>
    <w:rsid w:val="00B233A2"/>
    <w:rsid w:val="00B23E68"/>
    <w:rsid w:val="00B24E73"/>
    <w:rsid w:val="00B26563"/>
    <w:rsid w:val="00B26DF3"/>
    <w:rsid w:val="00B30496"/>
    <w:rsid w:val="00B30819"/>
    <w:rsid w:val="00B31A32"/>
    <w:rsid w:val="00B3223A"/>
    <w:rsid w:val="00B32FD9"/>
    <w:rsid w:val="00B33457"/>
    <w:rsid w:val="00B33F08"/>
    <w:rsid w:val="00B34673"/>
    <w:rsid w:val="00B34772"/>
    <w:rsid w:val="00B34ABF"/>
    <w:rsid w:val="00B3713E"/>
    <w:rsid w:val="00B37AA9"/>
    <w:rsid w:val="00B406C2"/>
    <w:rsid w:val="00B40F85"/>
    <w:rsid w:val="00B41613"/>
    <w:rsid w:val="00B429C2"/>
    <w:rsid w:val="00B44580"/>
    <w:rsid w:val="00B44B33"/>
    <w:rsid w:val="00B45F25"/>
    <w:rsid w:val="00B46A09"/>
    <w:rsid w:val="00B51470"/>
    <w:rsid w:val="00B529B9"/>
    <w:rsid w:val="00B52AD3"/>
    <w:rsid w:val="00B53075"/>
    <w:rsid w:val="00B539AB"/>
    <w:rsid w:val="00B54DFA"/>
    <w:rsid w:val="00B56AB4"/>
    <w:rsid w:val="00B6000F"/>
    <w:rsid w:val="00B62563"/>
    <w:rsid w:val="00B62CA5"/>
    <w:rsid w:val="00B66655"/>
    <w:rsid w:val="00B67481"/>
    <w:rsid w:val="00B67F79"/>
    <w:rsid w:val="00B716DB"/>
    <w:rsid w:val="00B73677"/>
    <w:rsid w:val="00B73AAE"/>
    <w:rsid w:val="00B75446"/>
    <w:rsid w:val="00B7782C"/>
    <w:rsid w:val="00B77955"/>
    <w:rsid w:val="00B81002"/>
    <w:rsid w:val="00B828DE"/>
    <w:rsid w:val="00B8418D"/>
    <w:rsid w:val="00B85122"/>
    <w:rsid w:val="00B85FD0"/>
    <w:rsid w:val="00B86EA3"/>
    <w:rsid w:val="00B87A4A"/>
    <w:rsid w:val="00B933EC"/>
    <w:rsid w:val="00B93B14"/>
    <w:rsid w:val="00B93CFB"/>
    <w:rsid w:val="00B94CEF"/>
    <w:rsid w:val="00B94F37"/>
    <w:rsid w:val="00BA495C"/>
    <w:rsid w:val="00BB03EC"/>
    <w:rsid w:val="00BB066C"/>
    <w:rsid w:val="00BB1882"/>
    <w:rsid w:val="00BB18AE"/>
    <w:rsid w:val="00BB1E1C"/>
    <w:rsid w:val="00BB22F6"/>
    <w:rsid w:val="00BB3267"/>
    <w:rsid w:val="00BB34A0"/>
    <w:rsid w:val="00BB3D59"/>
    <w:rsid w:val="00BB4924"/>
    <w:rsid w:val="00BB5333"/>
    <w:rsid w:val="00BB57E1"/>
    <w:rsid w:val="00BB7ED3"/>
    <w:rsid w:val="00BC0238"/>
    <w:rsid w:val="00BC1172"/>
    <w:rsid w:val="00BC11EB"/>
    <w:rsid w:val="00BC1530"/>
    <w:rsid w:val="00BC2C1D"/>
    <w:rsid w:val="00BC38EC"/>
    <w:rsid w:val="00BC48EE"/>
    <w:rsid w:val="00BC7AEF"/>
    <w:rsid w:val="00BD1263"/>
    <w:rsid w:val="00BD2389"/>
    <w:rsid w:val="00BD2A1E"/>
    <w:rsid w:val="00BD4823"/>
    <w:rsid w:val="00BD6559"/>
    <w:rsid w:val="00BD75A9"/>
    <w:rsid w:val="00BD7C16"/>
    <w:rsid w:val="00BE0071"/>
    <w:rsid w:val="00BE084E"/>
    <w:rsid w:val="00BE30D7"/>
    <w:rsid w:val="00BE42EC"/>
    <w:rsid w:val="00BE496E"/>
    <w:rsid w:val="00BE71E8"/>
    <w:rsid w:val="00BF115C"/>
    <w:rsid w:val="00BF18B0"/>
    <w:rsid w:val="00BF2394"/>
    <w:rsid w:val="00BF35DA"/>
    <w:rsid w:val="00BF6E07"/>
    <w:rsid w:val="00BF6E13"/>
    <w:rsid w:val="00BF7527"/>
    <w:rsid w:val="00C01A58"/>
    <w:rsid w:val="00C0443E"/>
    <w:rsid w:val="00C06115"/>
    <w:rsid w:val="00C067C8"/>
    <w:rsid w:val="00C07044"/>
    <w:rsid w:val="00C10B09"/>
    <w:rsid w:val="00C11208"/>
    <w:rsid w:val="00C12199"/>
    <w:rsid w:val="00C1359E"/>
    <w:rsid w:val="00C13793"/>
    <w:rsid w:val="00C15104"/>
    <w:rsid w:val="00C167A8"/>
    <w:rsid w:val="00C218A2"/>
    <w:rsid w:val="00C22D0E"/>
    <w:rsid w:val="00C23646"/>
    <w:rsid w:val="00C2429B"/>
    <w:rsid w:val="00C24F28"/>
    <w:rsid w:val="00C25517"/>
    <w:rsid w:val="00C2700A"/>
    <w:rsid w:val="00C271D5"/>
    <w:rsid w:val="00C27725"/>
    <w:rsid w:val="00C277A5"/>
    <w:rsid w:val="00C30251"/>
    <w:rsid w:val="00C313C6"/>
    <w:rsid w:val="00C31779"/>
    <w:rsid w:val="00C31B4C"/>
    <w:rsid w:val="00C32A5E"/>
    <w:rsid w:val="00C32B7F"/>
    <w:rsid w:val="00C331B9"/>
    <w:rsid w:val="00C3414F"/>
    <w:rsid w:val="00C3439D"/>
    <w:rsid w:val="00C34422"/>
    <w:rsid w:val="00C34850"/>
    <w:rsid w:val="00C34C0E"/>
    <w:rsid w:val="00C34F4B"/>
    <w:rsid w:val="00C3577E"/>
    <w:rsid w:val="00C377FB"/>
    <w:rsid w:val="00C378B1"/>
    <w:rsid w:val="00C379A8"/>
    <w:rsid w:val="00C37D55"/>
    <w:rsid w:val="00C40149"/>
    <w:rsid w:val="00C4045E"/>
    <w:rsid w:val="00C40D97"/>
    <w:rsid w:val="00C423D4"/>
    <w:rsid w:val="00C42F4E"/>
    <w:rsid w:val="00C4374A"/>
    <w:rsid w:val="00C45648"/>
    <w:rsid w:val="00C46425"/>
    <w:rsid w:val="00C50953"/>
    <w:rsid w:val="00C51850"/>
    <w:rsid w:val="00C51B5E"/>
    <w:rsid w:val="00C52442"/>
    <w:rsid w:val="00C524FC"/>
    <w:rsid w:val="00C526C2"/>
    <w:rsid w:val="00C5481D"/>
    <w:rsid w:val="00C5516F"/>
    <w:rsid w:val="00C56721"/>
    <w:rsid w:val="00C56F50"/>
    <w:rsid w:val="00C57216"/>
    <w:rsid w:val="00C572D9"/>
    <w:rsid w:val="00C62E8F"/>
    <w:rsid w:val="00C631C6"/>
    <w:rsid w:val="00C651F9"/>
    <w:rsid w:val="00C652B6"/>
    <w:rsid w:val="00C66D2C"/>
    <w:rsid w:val="00C678B7"/>
    <w:rsid w:val="00C67C2C"/>
    <w:rsid w:val="00C7147D"/>
    <w:rsid w:val="00C72550"/>
    <w:rsid w:val="00C72665"/>
    <w:rsid w:val="00C731C8"/>
    <w:rsid w:val="00C733B7"/>
    <w:rsid w:val="00C734AB"/>
    <w:rsid w:val="00C744D3"/>
    <w:rsid w:val="00C76F2F"/>
    <w:rsid w:val="00C80016"/>
    <w:rsid w:val="00C8034F"/>
    <w:rsid w:val="00C805C8"/>
    <w:rsid w:val="00C8077B"/>
    <w:rsid w:val="00C824CE"/>
    <w:rsid w:val="00C82EB8"/>
    <w:rsid w:val="00C8427E"/>
    <w:rsid w:val="00C86702"/>
    <w:rsid w:val="00C902F6"/>
    <w:rsid w:val="00C90F21"/>
    <w:rsid w:val="00C91615"/>
    <w:rsid w:val="00C91E2D"/>
    <w:rsid w:val="00C9222C"/>
    <w:rsid w:val="00C9290F"/>
    <w:rsid w:val="00C94EE8"/>
    <w:rsid w:val="00C9650F"/>
    <w:rsid w:val="00C97344"/>
    <w:rsid w:val="00C97C26"/>
    <w:rsid w:val="00CA0F53"/>
    <w:rsid w:val="00CA1048"/>
    <w:rsid w:val="00CA119B"/>
    <w:rsid w:val="00CA217A"/>
    <w:rsid w:val="00CA5008"/>
    <w:rsid w:val="00CA54FF"/>
    <w:rsid w:val="00CA5520"/>
    <w:rsid w:val="00CA5585"/>
    <w:rsid w:val="00CA588F"/>
    <w:rsid w:val="00CA5D2E"/>
    <w:rsid w:val="00CA76FC"/>
    <w:rsid w:val="00CB068E"/>
    <w:rsid w:val="00CB0723"/>
    <w:rsid w:val="00CB0919"/>
    <w:rsid w:val="00CB115D"/>
    <w:rsid w:val="00CB202B"/>
    <w:rsid w:val="00CB2ADE"/>
    <w:rsid w:val="00CB4792"/>
    <w:rsid w:val="00CB7004"/>
    <w:rsid w:val="00CB73D5"/>
    <w:rsid w:val="00CB7D22"/>
    <w:rsid w:val="00CB7F20"/>
    <w:rsid w:val="00CC016A"/>
    <w:rsid w:val="00CC1909"/>
    <w:rsid w:val="00CC60AA"/>
    <w:rsid w:val="00CC63FC"/>
    <w:rsid w:val="00CC6EE5"/>
    <w:rsid w:val="00CC72BA"/>
    <w:rsid w:val="00CD0AC8"/>
    <w:rsid w:val="00CD1962"/>
    <w:rsid w:val="00CD6011"/>
    <w:rsid w:val="00CD64D8"/>
    <w:rsid w:val="00CD6C90"/>
    <w:rsid w:val="00CE12AF"/>
    <w:rsid w:val="00CE1478"/>
    <w:rsid w:val="00CE2869"/>
    <w:rsid w:val="00CE51DA"/>
    <w:rsid w:val="00CE6645"/>
    <w:rsid w:val="00CE67ED"/>
    <w:rsid w:val="00CF0008"/>
    <w:rsid w:val="00CF0424"/>
    <w:rsid w:val="00CF0A2C"/>
    <w:rsid w:val="00CF11B1"/>
    <w:rsid w:val="00CF1FCD"/>
    <w:rsid w:val="00CF238A"/>
    <w:rsid w:val="00CF29F1"/>
    <w:rsid w:val="00CF3668"/>
    <w:rsid w:val="00CF3E6E"/>
    <w:rsid w:val="00CF46F9"/>
    <w:rsid w:val="00CF5B0F"/>
    <w:rsid w:val="00CF6CEA"/>
    <w:rsid w:val="00D00644"/>
    <w:rsid w:val="00D00C14"/>
    <w:rsid w:val="00D00C82"/>
    <w:rsid w:val="00D00CDC"/>
    <w:rsid w:val="00D01973"/>
    <w:rsid w:val="00D02EF6"/>
    <w:rsid w:val="00D033A4"/>
    <w:rsid w:val="00D04A4F"/>
    <w:rsid w:val="00D04AEB"/>
    <w:rsid w:val="00D04DB4"/>
    <w:rsid w:val="00D0549E"/>
    <w:rsid w:val="00D057C6"/>
    <w:rsid w:val="00D06373"/>
    <w:rsid w:val="00D06F2C"/>
    <w:rsid w:val="00D07554"/>
    <w:rsid w:val="00D1051A"/>
    <w:rsid w:val="00D11579"/>
    <w:rsid w:val="00D125E2"/>
    <w:rsid w:val="00D12C37"/>
    <w:rsid w:val="00D14952"/>
    <w:rsid w:val="00D1595F"/>
    <w:rsid w:val="00D16233"/>
    <w:rsid w:val="00D1628A"/>
    <w:rsid w:val="00D16567"/>
    <w:rsid w:val="00D16C3E"/>
    <w:rsid w:val="00D177D1"/>
    <w:rsid w:val="00D21B0B"/>
    <w:rsid w:val="00D248AF"/>
    <w:rsid w:val="00D249E2"/>
    <w:rsid w:val="00D24C27"/>
    <w:rsid w:val="00D25637"/>
    <w:rsid w:val="00D2793D"/>
    <w:rsid w:val="00D32CE6"/>
    <w:rsid w:val="00D34A64"/>
    <w:rsid w:val="00D354CA"/>
    <w:rsid w:val="00D35FD8"/>
    <w:rsid w:val="00D36A95"/>
    <w:rsid w:val="00D37C12"/>
    <w:rsid w:val="00D407A4"/>
    <w:rsid w:val="00D40D27"/>
    <w:rsid w:val="00D44C63"/>
    <w:rsid w:val="00D45D79"/>
    <w:rsid w:val="00D477AB"/>
    <w:rsid w:val="00D478EA"/>
    <w:rsid w:val="00D479AA"/>
    <w:rsid w:val="00D47EDC"/>
    <w:rsid w:val="00D52867"/>
    <w:rsid w:val="00D52C78"/>
    <w:rsid w:val="00D53C02"/>
    <w:rsid w:val="00D545D8"/>
    <w:rsid w:val="00D54F36"/>
    <w:rsid w:val="00D55D47"/>
    <w:rsid w:val="00D60978"/>
    <w:rsid w:val="00D61625"/>
    <w:rsid w:val="00D61AA1"/>
    <w:rsid w:val="00D643E9"/>
    <w:rsid w:val="00D65066"/>
    <w:rsid w:val="00D66157"/>
    <w:rsid w:val="00D66278"/>
    <w:rsid w:val="00D709F1"/>
    <w:rsid w:val="00D719B0"/>
    <w:rsid w:val="00D71DBD"/>
    <w:rsid w:val="00D72127"/>
    <w:rsid w:val="00D72833"/>
    <w:rsid w:val="00D7295E"/>
    <w:rsid w:val="00D74BBE"/>
    <w:rsid w:val="00D75E7A"/>
    <w:rsid w:val="00D80DD7"/>
    <w:rsid w:val="00D8206A"/>
    <w:rsid w:val="00D83777"/>
    <w:rsid w:val="00D83EBF"/>
    <w:rsid w:val="00D84430"/>
    <w:rsid w:val="00D8596B"/>
    <w:rsid w:val="00D85F5D"/>
    <w:rsid w:val="00D86DBA"/>
    <w:rsid w:val="00D904C9"/>
    <w:rsid w:val="00D922FC"/>
    <w:rsid w:val="00D9264A"/>
    <w:rsid w:val="00D92BD5"/>
    <w:rsid w:val="00D94459"/>
    <w:rsid w:val="00D94ACA"/>
    <w:rsid w:val="00D94BD3"/>
    <w:rsid w:val="00D952BA"/>
    <w:rsid w:val="00D9672D"/>
    <w:rsid w:val="00D97090"/>
    <w:rsid w:val="00D973FC"/>
    <w:rsid w:val="00DA2A8F"/>
    <w:rsid w:val="00DA3C88"/>
    <w:rsid w:val="00DB1697"/>
    <w:rsid w:val="00DB1847"/>
    <w:rsid w:val="00DB22B2"/>
    <w:rsid w:val="00DB23A5"/>
    <w:rsid w:val="00DB271E"/>
    <w:rsid w:val="00DB3E37"/>
    <w:rsid w:val="00DB5FD5"/>
    <w:rsid w:val="00DB7833"/>
    <w:rsid w:val="00DC066D"/>
    <w:rsid w:val="00DC18CC"/>
    <w:rsid w:val="00DC18D1"/>
    <w:rsid w:val="00DC22C0"/>
    <w:rsid w:val="00DC3C93"/>
    <w:rsid w:val="00DC527A"/>
    <w:rsid w:val="00DD106A"/>
    <w:rsid w:val="00DD14B1"/>
    <w:rsid w:val="00DD2124"/>
    <w:rsid w:val="00DD39BA"/>
    <w:rsid w:val="00DD53AB"/>
    <w:rsid w:val="00DD5D58"/>
    <w:rsid w:val="00DD5EDB"/>
    <w:rsid w:val="00DD605F"/>
    <w:rsid w:val="00DD7A0E"/>
    <w:rsid w:val="00DE0562"/>
    <w:rsid w:val="00DE10F4"/>
    <w:rsid w:val="00DE138F"/>
    <w:rsid w:val="00DE16CF"/>
    <w:rsid w:val="00DE1CA6"/>
    <w:rsid w:val="00DE357A"/>
    <w:rsid w:val="00DE49D5"/>
    <w:rsid w:val="00DE618C"/>
    <w:rsid w:val="00DE72D4"/>
    <w:rsid w:val="00DF0757"/>
    <w:rsid w:val="00DF0B19"/>
    <w:rsid w:val="00DF1AF5"/>
    <w:rsid w:val="00DF2F08"/>
    <w:rsid w:val="00DF31A9"/>
    <w:rsid w:val="00DF414D"/>
    <w:rsid w:val="00DF4508"/>
    <w:rsid w:val="00DF553D"/>
    <w:rsid w:val="00DF75DC"/>
    <w:rsid w:val="00E0204B"/>
    <w:rsid w:val="00E068EB"/>
    <w:rsid w:val="00E06C50"/>
    <w:rsid w:val="00E07EE7"/>
    <w:rsid w:val="00E10B89"/>
    <w:rsid w:val="00E10C42"/>
    <w:rsid w:val="00E11E23"/>
    <w:rsid w:val="00E12D2D"/>
    <w:rsid w:val="00E134EF"/>
    <w:rsid w:val="00E13529"/>
    <w:rsid w:val="00E14F3A"/>
    <w:rsid w:val="00E15B1C"/>
    <w:rsid w:val="00E15ED6"/>
    <w:rsid w:val="00E16300"/>
    <w:rsid w:val="00E16942"/>
    <w:rsid w:val="00E16F5A"/>
    <w:rsid w:val="00E20066"/>
    <w:rsid w:val="00E25CE8"/>
    <w:rsid w:val="00E265E5"/>
    <w:rsid w:val="00E2684D"/>
    <w:rsid w:val="00E27825"/>
    <w:rsid w:val="00E27F3B"/>
    <w:rsid w:val="00E301B8"/>
    <w:rsid w:val="00E308AD"/>
    <w:rsid w:val="00E30B81"/>
    <w:rsid w:val="00E30F8D"/>
    <w:rsid w:val="00E314A3"/>
    <w:rsid w:val="00E32EC7"/>
    <w:rsid w:val="00E33A61"/>
    <w:rsid w:val="00E34BBB"/>
    <w:rsid w:val="00E358C5"/>
    <w:rsid w:val="00E37B20"/>
    <w:rsid w:val="00E37D56"/>
    <w:rsid w:val="00E4042E"/>
    <w:rsid w:val="00E404B9"/>
    <w:rsid w:val="00E41A2D"/>
    <w:rsid w:val="00E42100"/>
    <w:rsid w:val="00E4413F"/>
    <w:rsid w:val="00E454B6"/>
    <w:rsid w:val="00E46756"/>
    <w:rsid w:val="00E50035"/>
    <w:rsid w:val="00E5034E"/>
    <w:rsid w:val="00E512D9"/>
    <w:rsid w:val="00E52258"/>
    <w:rsid w:val="00E52E38"/>
    <w:rsid w:val="00E52F85"/>
    <w:rsid w:val="00E53865"/>
    <w:rsid w:val="00E54A78"/>
    <w:rsid w:val="00E56DA5"/>
    <w:rsid w:val="00E56F86"/>
    <w:rsid w:val="00E60C93"/>
    <w:rsid w:val="00E633B4"/>
    <w:rsid w:val="00E63DDA"/>
    <w:rsid w:val="00E641A3"/>
    <w:rsid w:val="00E6432E"/>
    <w:rsid w:val="00E64CAF"/>
    <w:rsid w:val="00E65967"/>
    <w:rsid w:val="00E66338"/>
    <w:rsid w:val="00E66FFC"/>
    <w:rsid w:val="00E7150C"/>
    <w:rsid w:val="00E72542"/>
    <w:rsid w:val="00E72FA5"/>
    <w:rsid w:val="00E744CC"/>
    <w:rsid w:val="00E758AA"/>
    <w:rsid w:val="00E75FBD"/>
    <w:rsid w:val="00E7682E"/>
    <w:rsid w:val="00E77EE0"/>
    <w:rsid w:val="00E80576"/>
    <w:rsid w:val="00E82746"/>
    <w:rsid w:val="00E870D0"/>
    <w:rsid w:val="00E87B00"/>
    <w:rsid w:val="00E95240"/>
    <w:rsid w:val="00E9755E"/>
    <w:rsid w:val="00EA0098"/>
    <w:rsid w:val="00EA0A62"/>
    <w:rsid w:val="00EA10D7"/>
    <w:rsid w:val="00EA212C"/>
    <w:rsid w:val="00EA422A"/>
    <w:rsid w:val="00EA4DD0"/>
    <w:rsid w:val="00EA4E32"/>
    <w:rsid w:val="00EA739C"/>
    <w:rsid w:val="00EA7CC1"/>
    <w:rsid w:val="00EB0346"/>
    <w:rsid w:val="00EB0739"/>
    <w:rsid w:val="00EB08BA"/>
    <w:rsid w:val="00EB22FA"/>
    <w:rsid w:val="00EB4C9E"/>
    <w:rsid w:val="00EB4D96"/>
    <w:rsid w:val="00EB5565"/>
    <w:rsid w:val="00EB605A"/>
    <w:rsid w:val="00EB713E"/>
    <w:rsid w:val="00EB78CF"/>
    <w:rsid w:val="00EC0B81"/>
    <w:rsid w:val="00EC0CC7"/>
    <w:rsid w:val="00EC1C4D"/>
    <w:rsid w:val="00EC23EE"/>
    <w:rsid w:val="00EC4120"/>
    <w:rsid w:val="00EC45E9"/>
    <w:rsid w:val="00EC6C93"/>
    <w:rsid w:val="00ED0AF7"/>
    <w:rsid w:val="00ED1AE1"/>
    <w:rsid w:val="00ED3F6B"/>
    <w:rsid w:val="00ED544B"/>
    <w:rsid w:val="00ED6875"/>
    <w:rsid w:val="00EE1A63"/>
    <w:rsid w:val="00EE1E05"/>
    <w:rsid w:val="00EE33F4"/>
    <w:rsid w:val="00EE51C4"/>
    <w:rsid w:val="00EE5EE9"/>
    <w:rsid w:val="00EE71BF"/>
    <w:rsid w:val="00EE7A5D"/>
    <w:rsid w:val="00EE7DFD"/>
    <w:rsid w:val="00EE7ED8"/>
    <w:rsid w:val="00EF158D"/>
    <w:rsid w:val="00EF3573"/>
    <w:rsid w:val="00EF384A"/>
    <w:rsid w:val="00EF3A0D"/>
    <w:rsid w:val="00EF3A25"/>
    <w:rsid w:val="00EF49FF"/>
    <w:rsid w:val="00EF594E"/>
    <w:rsid w:val="00EF598E"/>
    <w:rsid w:val="00F01829"/>
    <w:rsid w:val="00F01861"/>
    <w:rsid w:val="00F04157"/>
    <w:rsid w:val="00F05293"/>
    <w:rsid w:val="00F05490"/>
    <w:rsid w:val="00F05A1A"/>
    <w:rsid w:val="00F05CB6"/>
    <w:rsid w:val="00F06C16"/>
    <w:rsid w:val="00F06CC8"/>
    <w:rsid w:val="00F0719D"/>
    <w:rsid w:val="00F11505"/>
    <w:rsid w:val="00F150F9"/>
    <w:rsid w:val="00F16DD4"/>
    <w:rsid w:val="00F16F68"/>
    <w:rsid w:val="00F17222"/>
    <w:rsid w:val="00F17AFB"/>
    <w:rsid w:val="00F17D24"/>
    <w:rsid w:val="00F20E31"/>
    <w:rsid w:val="00F21641"/>
    <w:rsid w:val="00F21937"/>
    <w:rsid w:val="00F22710"/>
    <w:rsid w:val="00F23D58"/>
    <w:rsid w:val="00F24803"/>
    <w:rsid w:val="00F263E2"/>
    <w:rsid w:val="00F2675F"/>
    <w:rsid w:val="00F302CD"/>
    <w:rsid w:val="00F3102F"/>
    <w:rsid w:val="00F31103"/>
    <w:rsid w:val="00F3117A"/>
    <w:rsid w:val="00F331D2"/>
    <w:rsid w:val="00F33668"/>
    <w:rsid w:val="00F33799"/>
    <w:rsid w:val="00F344D5"/>
    <w:rsid w:val="00F346B4"/>
    <w:rsid w:val="00F34A16"/>
    <w:rsid w:val="00F34A80"/>
    <w:rsid w:val="00F356C5"/>
    <w:rsid w:val="00F40402"/>
    <w:rsid w:val="00F4046D"/>
    <w:rsid w:val="00F40862"/>
    <w:rsid w:val="00F41490"/>
    <w:rsid w:val="00F41B7A"/>
    <w:rsid w:val="00F423B2"/>
    <w:rsid w:val="00F43DFB"/>
    <w:rsid w:val="00F4406C"/>
    <w:rsid w:val="00F453BC"/>
    <w:rsid w:val="00F50F8A"/>
    <w:rsid w:val="00F52942"/>
    <w:rsid w:val="00F52FAC"/>
    <w:rsid w:val="00F530AA"/>
    <w:rsid w:val="00F54165"/>
    <w:rsid w:val="00F54181"/>
    <w:rsid w:val="00F54341"/>
    <w:rsid w:val="00F546F5"/>
    <w:rsid w:val="00F54FAD"/>
    <w:rsid w:val="00F54FBC"/>
    <w:rsid w:val="00F558AB"/>
    <w:rsid w:val="00F56972"/>
    <w:rsid w:val="00F56F2A"/>
    <w:rsid w:val="00F57231"/>
    <w:rsid w:val="00F601F5"/>
    <w:rsid w:val="00F61708"/>
    <w:rsid w:val="00F6174A"/>
    <w:rsid w:val="00F61A09"/>
    <w:rsid w:val="00F6282E"/>
    <w:rsid w:val="00F642B3"/>
    <w:rsid w:val="00F64AC4"/>
    <w:rsid w:val="00F65825"/>
    <w:rsid w:val="00F66E5A"/>
    <w:rsid w:val="00F6795E"/>
    <w:rsid w:val="00F70C60"/>
    <w:rsid w:val="00F710CE"/>
    <w:rsid w:val="00F719D6"/>
    <w:rsid w:val="00F71FF1"/>
    <w:rsid w:val="00F72643"/>
    <w:rsid w:val="00F726AD"/>
    <w:rsid w:val="00F72E31"/>
    <w:rsid w:val="00F73074"/>
    <w:rsid w:val="00F743D5"/>
    <w:rsid w:val="00F74E0A"/>
    <w:rsid w:val="00F75F53"/>
    <w:rsid w:val="00F7711A"/>
    <w:rsid w:val="00F80192"/>
    <w:rsid w:val="00F814C3"/>
    <w:rsid w:val="00F82C95"/>
    <w:rsid w:val="00F85049"/>
    <w:rsid w:val="00F86364"/>
    <w:rsid w:val="00F873EB"/>
    <w:rsid w:val="00F878D1"/>
    <w:rsid w:val="00F87F46"/>
    <w:rsid w:val="00F904F3"/>
    <w:rsid w:val="00F905DF"/>
    <w:rsid w:val="00F90D4F"/>
    <w:rsid w:val="00F90DC1"/>
    <w:rsid w:val="00F92053"/>
    <w:rsid w:val="00F923DF"/>
    <w:rsid w:val="00F92725"/>
    <w:rsid w:val="00F93254"/>
    <w:rsid w:val="00F93651"/>
    <w:rsid w:val="00F93740"/>
    <w:rsid w:val="00F96C68"/>
    <w:rsid w:val="00F971FE"/>
    <w:rsid w:val="00F977D4"/>
    <w:rsid w:val="00FA1E7B"/>
    <w:rsid w:val="00FA3EF9"/>
    <w:rsid w:val="00FA576E"/>
    <w:rsid w:val="00FB095C"/>
    <w:rsid w:val="00FB10BB"/>
    <w:rsid w:val="00FB18FE"/>
    <w:rsid w:val="00FB3E28"/>
    <w:rsid w:val="00FB6239"/>
    <w:rsid w:val="00FB685B"/>
    <w:rsid w:val="00FB68B8"/>
    <w:rsid w:val="00FB7964"/>
    <w:rsid w:val="00FB7AC4"/>
    <w:rsid w:val="00FC0F11"/>
    <w:rsid w:val="00FC2B76"/>
    <w:rsid w:val="00FC3A3F"/>
    <w:rsid w:val="00FC40CB"/>
    <w:rsid w:val="00FC66C8"/>
    <w:rsid w:val="00FC6F2D"/>
    <w:rsid w:val="00FC70D0"/>
    <w:rsid w:val="00FC7294"/>
    <w:rsid w:val="00FC765E"/>
    <w:rsid w:val="00FC794A"/>
    <w:rsid w:val="00FD0058"/>
    <w:rsid w:val="00FD02A6"/>
    <w:rsid w:val="00FD0A62"/>
    <w:rsid w:val="00FD367F"/>
    <w:rsid w:val="00FD3B72"/>
    <w:rsid w:val="00FD4971"/>
    <w:rsid w:val="00FD5C2F"/>
    <w:rsid w:val="00FE06B9"/>
    <w:rsid w:val="00FE0C25"/>
    <w:rsid w:val="00FE198F"/>
    <w:rsid w:val="00FE2F3B"/>
    <w:rsid w:val="00FE4221"/>
    <w:rsid w:val="00FE4681"/>
    <w:rsid w:val="00FE6028"/>
    <w:rsid w:val="00FE6AA7"/>
    <w:rsid w:val="00FE6C9B"/>
    <w:rsid w:val="00FF0EAF"/>
    <w:rsid w:val="00FF1023"/>
    <w:rsid w:val="00FF3819"/>
    <w:rsid w:val="00FF403E"/>
    <w:rsid w:val="00FF554A"/>
    <w:rsid w:val="00FF58D7"/>
    <w:rsid w:val="00FF5C18"/>
    <w:rsid w:val="00FF614C"/>
    <w:rsid w:val="00FF6D9E"/>
    <w:rsid w:val="00FF77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0576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F0C4F"/>
    <w:rPr>
      <w:rFonts w:cs="Calibri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382C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82C0E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382C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82C0E"/>
    <w:rPr>
      <w:sz w:val="18"/>
      <w:szCs w:val="18"/>
    </w:rPr>
  </w:style>
  <w:style w:type="paragraph" w:styleId="ListParagraph">
    <w:name w:val="List Paragraph"/>
    <w:basedOn w:val="Normal"/>
    <w:uiPriority w:val="99"/>
    <w:qFormat/>
    <w:rsid w:val="00382C0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1</Pages>
  <Words>24</Words>
  <Characters>141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VNN.R9</cp:lastModifiedBy>
  <cp:revision>3</cp:revision>
  <dcterms:created xsi:type="dcterms:W3CDTF">2015-01-19T11:10:00Z</dcterms:created>
  <dcterms:modified xsi:type="dcterms:W3CDTF">2015-01-22T06:46:00Z</dcterms:modified>
</cp:coreProperties>
</file>