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5F" w:rsidRDefault="00997B5F" w:rsidP="00425E37">
      <w:pPr>
        <w:widowControl/>
        <w:adjustRightInd w:val="0"/>
        <w:spacing w:line="360" w:lineRule="auto"/>
        <w:jc w:val="center"/>
        <w:rPr>
          <w:rFonts w:ascii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关于</w:t>
      </w:r>
      <w:r w:rsidRPr="00C20E92"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201</w:t>
      </w:r>
      <w:r>
        <w:rPr>
          <w:rFonts w:ascii="宋体" w:hAnsi="宋体" w:cs="宋体"/>
          <w:b/>
          <w:bCs/>
          <w:color w:val="000000"/>
          <w:kern w:val="0"/>
          <w:sz w:val="30"/>
          <w:szCs w:val="30"/>
        </w:rPr>
        <w:t>7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年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秋季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韩国釜山国立大学交换生</w:t>
      </w:r>
    </w:p>
    <w:p w:rsidR="00997B5F" w:rsidRPr="00C20E92" w:rsidRDefault="00997B5F" w:rsidP="00425E37">
      <w:pPr>
        <w:widowControl/>
        <w:adjustRightInd w:val="0"/>
        <w:spacing w:line="360" w:lineRule="auto"/>
        <w:jc w:val="center"/>
        <w:rPr>
          <w:rFonts w:ascii="宋体"/>
          <w:b/>
          <w:bCs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奖学金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项目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申报</w:t>
      </w:r>
      <w:r w:rsidRPr="00C20E92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通知</w:t>
      </w:r>
    </w:p>
    <w:p w:rsidR="00997B5F" w:rsidRPr="00425E37" w:rsidRDefault="00997B5F" w:rsidP="00425E37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各相关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学院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: </w:t>
      </w:r>
    </w:p>
    <w:p w:rsidR="00997B5F" w:rsidRDefault="00997B5F" w:rsidP="009D4DE8">
      <w:pPr>
        <w:widowControl/>
        <w:adjustRightInd w:val="0"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根据我校和釜山国立大学于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2007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年签订的交流协议，两校每年互派交换学生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赴对方学校交流学习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，具体通知如下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997B5F" w:rsidRPr="001055D5" w:rsidRDefault="00997B5F" w:rsidP="001055D5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一、学校介绍</w:t>
      </w:r>
    </w:p>
    <w:p w:rsidR="00997B5F" w:rsidRDefault="00997B5F" w:rsidP="009D4DE8">
      <w:pPr>
        <w:widowControl/>
        <w:adjustRightInd w:val="0"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韩国釜山国立大学（</w:t>
      </w:r>
      <w:hyperlink r:id="rId6" w:history="1">
        <w:r w:rsidRPr="00425E37">
          <w:rPr>
            <w:rFonts w:ascii="宋体" w:hAnsi="宋体" w:cs="宋体"/>
            <w:color w:val="0000FF"/>
            <w:kern w:val="0"/>
            <w:sz w:val="24"/>
            <w:szCs w:val="24"/>
            <w:u w:val="single"/>
          </w:rPr>
          <w:t>www.pnu.kr</w:t>
        </w:r>
      </w:hyperlink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）位于釜山市。釜山大学创建于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1946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年，是设有人文学院、社会科学学院、自然科科学院、工学院、法学院、医学院、生活环境学院、艺术学院等</w:t>
      </w:r>
      <w:r w:rsidRPr="00425E37">
        <w:rPr>
          <w:rFonts w:ascii="宋体" w:hAnsi="宋体" w:cs="宋体"/>
          <w:color w:val="000000"/>
          <w:kern w:val="0"/>
          <w:sz w:val="24"/>
          <w:szCs w:val="24"/>
        </w:rPr>
        <w:t>13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个学院的综合性国家重点大学。釜山国立大学一直以人才荟萃，师资雄厚著称，不仅是培养优秀人才的摇篮，也是韩国重要的科研基地。釜山国立大学在韩国国立大学中排名第二；在机械工学、产业自动化、情报通讯等领域中名列韩国大学前茅；自然科学学院和工学院获得最高奖赏。</w:t>
      </w:r>
    </w:p>
    <w:p w:rsidR="00997B5F" w:rsidRPr="001055D5" w:rsidRDefault="00997B5F" w:rsidP="001055D5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二、课程介绍</w:t>
      </w:r>
    </w:p>
    <w:p w:rsidR="00997B5F" w:rsidRPr="005230DB" w:rsidRDefault="00997B5F" w:rsidP="001055D5">
      <w:pPr>
        <w:widowControl/>
        <w:adjustRightInd w:val="0"/>
        <w:spacing w:line="360" w:lineRule="auto"/>
        <w:jc w:val="left"/>
        <w:rPr>
          <w:b/>
          <w:bCs/>
        </w:rPr>
      </w:pPr>
      <w:r>
        <w:rPr>
          <w:rFonts w:ascii="宋体"/>
          <w:color w:val="000000"/>
          <w:kern w:val="0"/>
          <w:sz w:val="24"/>
          <w:szCs w:val="24"/>
        </w:rPr>
        <w:tab/>
      </w:r>
      <w:r w:rsidRPr="007540C3">
        <w:rPr>
          <w:rFonts w:ascii="宋体" w:hAnsi="宋体" w:cs="宋体" w:hint="eastAsia"/>
          <w:color w:val="000000"/>
          <w:kern w:val="0"/>
          <w:sz w:val="24"/>
          <w:szCs w:val="24"/>
        </w:rPr>
        <w:t>学生交流期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间所有课程用英文授课，可以跨学院选课，但不可选</w:t>
      </w:r>
      <w:r w:rsidRPr="00795ACC">
        <w:rPr>
          <w:rFonts w:ascii="宋体" w:hAnsi="宋体" w:cs="宋体" w:hint="eastAsia"/>
          <w:color w:val="000000"/>
          <w:kern w:val="0"/>
          <w:sz w:val="24"/>
          <w:szCs w:val="24"/>
        </w:rPr>
        <w:t>牙科系、药学系、韩医学和护士系的课程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。具体课程网址为：</w:t>
      </w:r>
      <w:hyperlink r:id="rId7" w:history="1">
        <w:r w:rsidRPr="00482575">
          <w:rPr>
            <w:rStyle w:val="Hyperlink"/>
            <w:rFonts w:eastAsia="Malgun Gothic"/>
            <w:b/>
            <w:bCs/>
          </w:rPr>
          <w:t>http://onestop.pusan.ac.kr/english</w:t>
        </w:r>
      </w:hyperlink>
      <w:r>
        <w:rPr>
          <w:rFonts w:ascii="宋体" w:hAnsi="宋体" w:cs="宋体" w:hint="eastAsia"/>
          <w:kern w:val="0"/>
          <w:sz w:val="24"/>
          <w:szCs w:val="24"/>
        </w:rPr>
        <w:t>本科生每学期至少修</w:t>
      </w:r>
      <w:r>
        <w:rPr>
          <w:rFonts w:ascii="宋体" w:hAnsi="宋体" w:cs="宋体"/>
          <w:kern w:val="0"/>
          <w:sz w:val="24"/>
          <w:szCs w:val="24"/>
        </w:rPr>
        <w:t>12</w:t>
      </w:r>
      <w:r>
        <w:rPr>
          <w:rFonts w:ascii="宋体" w:hAnsi="宋体" w:cs="宋体" w:hint="eastAsia"/>
          <w:kern w:val="0"/>
          <w:sz w:val="24"/>
          <w:szCs w:val="24"/>
        </w:rPr>
        <w:t>个学分，最多可修</w:t>
      </w:r>
      <w:r>
        <w:rPr>
          <w:rFonts w:ascii="宋体" w:hAnsi="宋体" w:cs="宋体"/>
          <w:kern w:val="0"/>
          <w:sz w:val="24"/>
          <w:szCs w:val="24"/>
        </w:rPr>
        <w:t>18</w:t>
      </w:r>
      <w:r>
        <w:rPr>
          <w:rFonts w:ascii="宋体" w:hAnsi="宋体" w:cs="宋体" w:hint="eastAsia"/>
          <w:kern w:val="0"/>
          <w:sz w:val="24"/>
          <w:szCs w:val="24"/>
        </w:rPr>
        <w:t>个学分。</w:t>
      </w:r>
    </w:p>
    <w:p w:rsidR="00997B5F" w:rsidRPr="00D029CD" w:rsidRDefault="00997B5F" w:rsidP="001055D5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三、</w:t>
      </w:r>
      <w:r w:rsidRPr="00425E3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学习交流时间：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一个学期，</w:t>
      </w:r>
      <w:r w:rsidRPr="00D029CD">
        <w:rPr>
          <w:rFonts w:ascii="宋体" w:hAnsi="宋体" w:cs="宋体"/>
          <w:color w:val="000000"/>
          <w:kern w:val="0"/>
          <w:sz w:val="24"/>
          <w:szCs w:val="24"/>
        </w:rPr>
        <w:t>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9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 w:rsidRPr="00D029CD">
        <w:rPr>
          <w:rFonts w:ascii="宋体" w:hAnsi="宋体" w:cs="宋体"/>
          <w:color w:val="000000"/>
          <w:kern w:val="0"/>
          <w:sz w:val="24"/>
          <w:szCs w:val="24"/>
        </w:rPr>
        <w:t>-201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D029CD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12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</w:p>
    <w:p w:rsidR="00997B5F" w:rsidRPr="00425E37" w:rsidRDefault="00997B5F" w:rsidP="001055D5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四</w:t>
      </w:r>
      <w:r w:rsidRPr="001055D5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、名额：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</w:t>
      </w:r>
    </w:p>
    <w:p w:rsidR="00997B5F" w:rsidRPr="00425E37" w:rsidRDefault="00997B5F" w:rsidP="00425E37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五、</w:t>
      </w:r>
      <w:r w:rsidRPr="00425E3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报名条件</w:t>
      </w:r>
    </w:p>
    <w:p w:rsidR="00997B5F" w:rsidRDefault="00997B5F" w:rsidP="00425E37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本科在读二年级或三年级学生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</w:p>
    <w:p w:rsidR="00997B5F" w:rsidRDefault="00997B5F" w:rsidP="00425E37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（二）涉及专业：纺织工程或服装设计与工程；</w:t>
      </w:r>
    </w:p>
    <w:p w:rsidR="00997B5F" w:rsidRPr="00425E37" w:rsidRDefault="00997B5F" w:rsidP="00425E37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学生应身心健康，具有较好的沟通能力；</w:t>
      </w:r>
    </w:p>
    <w:p w:rsidR="00997B5F" w:rsidRDefault="00997B5F" w:rsidP="00585C91">
      <w:pPr>
        <w:widowControl/>
        <w:adjustRightInd w:val="0"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（四）</w:t>
      </w:r>
      <w:r>
        <w:rPr>
          <w:rFonts w:ascii="宋体" w:hAnsi="宋体" w:cs="宋体"/>
          <w:color w:val="000000"/>
          <w:kern w:val="0"/>
          <w:sz w:val="24"/>
          <w:szCs w:val="24"/>
        </w:rPr>
        <w:t>GPA3.0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以上；</w:t>
      </w:r>
    </w:p>
    <w:p w:rsidR="00997B5F" w:rsidRPr="00585C91" w:rsidRDefault="00997B5F" w:rsidP="00425E37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（五）雅思</w:t>
      </w:r>
      <w:r>
        <w:rPr>
          <w:rFonts w:ascii="宋体" w:hAnsi="宋体" w:cs="宋体"/>
          <w:kern w:val="0"/>
          <w:sz w:val="24"/>
          <w:szCs w:val="24"/>
        </w:rPr>
        <w:t>6.0</w:t>
      </w:r>
      <w:r>
        <w:rPr>
          <w:rFonts w:ascii="宋体" w:hAnsi="宋体" w:cs="宋体" w:hint="eastAsia"/>
          <w:kern w:val="0"/>
          <w:sz w:val="24"/>
          <w:szCs w:val="24"/>
        </w:rPr>
        <w:t>或托福</w:t>
      </w:r>
      <w:r>
        <w:rPr>
          <w:rFonts w:ascii="宋体" w:hAnsi="宋体" w:cs="宋体"/>
          <w:kern w:val="0"/>
          <w:sz w:val="24"/>
          <w:szCs w:val="24"/>
        </w:rPr>
        <w:t>85</w:t>
      </w:r>
      <w:r>
        <w:rPr>
          <w:rFonts w:ascii="宋体" w:hAnsi="宋体" w:cs="宋体" w:hint="eastAsia"/>
          <w:kern w:val="0"/>
          <w:sz w:val="24"/>
          <w:szCs w:val="24"/>
        </w:rPr>
        <w:t>以上者优先录取；</w:t>
      </w:r>
    </w:p>
    <w:p w:rsidR="00997B5F" w:rsidRPr="00425E37" w:rsidRDefault="00997B5F" w:rsidP="009D4DE8">
      <w:pPr>
        <w:widowControl/>
        <w:adjustRightInd w:val="0"/>
        <w:spacing w:line="360" w:lineRule="auto"/>
        <w:ind w:left="31680" w:hangingChars="300" w:firstLine="31680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（六）具有一定的经济能力，具有符合签证要求的资金条件。</w:t>
      </w:r>
    </w:p>
    <w:p w:rsidR="00997B5F" w:rsidRPr="005029A6" w:rsidRDefault="00997B5F" w:rsidP="00425E37">
      <w:pPr>
        <w:widowControl/>
        <w:adjustRightInd w:val="0"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六、</w:t>
      </w:r>
      <w:r w:rsidRPr="005029A6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申请程序和材料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B90CA4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学生需提交材料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江南大学校际交换生申请表（附件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江南大学交换生学分互认申请表（附件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江南大学海外交流学生推荐表（附件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，学院填写）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在读证明英文版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份（图书馆</w:t>
      </w:r>
      <w:r>
        <w:rPr>
          <w:rFonts w:ascii="宋体" w:hAnsi="宋体" w:cs="宋体"/>
          <w:color w:val="000000"/>
          <w:kern w:val="0"/>
          <w:sz w:val="24"/>
          <w:szCs w:val="24"/>
        </w:rPr>
        <w:t>11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楼做英文翻译）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雅思或托福成绩证书复印件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份（最晚可在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日前提交）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6. 6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万元资金证明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份（银行开具，冻结至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月）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7.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护照照片页复印件</w:t>
      </w:r>
    </w:p>
    <w:p w:rsidR="00997B5F" w:rsidRDefault="00997B5F" w:rsidP="00B90CA4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（二）申报流程</w:t>
      </w:r>
    </w:p>
    <w:p w:rsidR="00997B5F" w:rsidRPr="00ED7FA8" w:rsidRDefault="00997B5F" w:rsidP="009D4DE8">
      <w:pPr>
        <w:spacing w:line="360" w:lineRule="auto"/>
        <w:ind w:firstLineChars="200" w:firstLine="3168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有意向</w:t>
      </w:r>
      <w:r w:rsidRPr="00425E37">
        <w:rPr>
          <w:rFonts w:ascii="宋体" w:hAnsi="宋体" w:cs="宋体" w:hint="eastAsia"/>
          <w:kern w:val="0"/>
          <w:sz w:val="24"/>
          <w:szCs w:val="24"/>
        </w:rPr>
        <w:t>学生在网上下载并填写《江南大学校际交换学生申请表》（附件</w:t>
      </w:r>
      <w:r w:rsidRPr="00425E37">
        <w:rPr>
          <w:rFonts w:ascii="宋体" w:hAnsi="宋体" w:cs="宋体"/>
          <w:kern w:val="0"/>
          <w:sz w:val="24"/>
          <w:szCs w:val="24"/>
        </w:rPr>
        <w:t>1</w:t>
      </w:r>
      <w:r w:rsidRPr="00425E37">
        <w:rPr>
          <w:rFonts w:ascii="宋体" w:hAnsi="宋体" w:cs="宋体" w:hint="eastAsia"/>
          <w:kern w:val="0"/>
          <w:sz w:val="24"/>
          <w:szCs w:val="24"/>
        </w:rPr>
        <w:t>）、《江南大学校际交换学生学分互认申请表》（附件</w:t>
      </w:r>
      <w:r w:rsidRPr="00425E37">
        <w:rPr>
          <w:rFonts w:ascii="宋体" w:hAnsi="宋体" w:cs="宋体"/>
          <w:kern w:val="0"/>
          <w:sz w:val="24"/>
          <w:szCs w:val="24"/>
        </w:rPr>
        <w:t>2</w:t>
      </w:r>
      <w:r w:rsidRPr="00425E37">
        <w:rPr>
          <w:rFonts w:ascii="宋体" w:hAnsi="宋体" w:cs="宋体" w:hint="eastAsia"/>
          <w:sz w:val="24"/>
          <w:szCs w:val="24"/>
        </w:rPr>
        <w:t>）</w:t>
      </w:r>
      <w:r w:rsidRPr="00425E37">
        <w:rPr>
          <w:rFonts w:ascii="宋体" w:hAnsi="宋体" w:cs="宋体" w:hint="eastAsia"/>
          <w:kern w:val="0"/>
          <w:sz w:val="24"/>
          <w:szCs w:val="24"/>
        </w:rPr>
        <w:t>后交至学院。</w:t>
      </w:r>
      <w:r w:rsidRPr="00ED7FA8">
        <w:rPr>
          <w:rFonts w:ascii="宋体" w:hAnsi="宋体" w:cs="宋体" w:hint="eastAsia"/>
          <w:color w:val="000000"/>
          <w:kern w:val="0"/>
          <w:sz w:val="24"/>
          <w:szCs w:val="24"/>
        </w:rPr>
        <w:t>学院组织选拔后填写江南大学海外交流学生推荐表（附件</w:t>
      </w:r>
      <w:r w:rsidRPr="00ED7FA8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ED7FA8">
        <w:rPr>
          <w:rFonts w:ascii="宋体" w:hAnsi="宋体" w:cs="宋体" w:hint="eastAsia"/>
          <w:color w:val="000000"/>
          <w:kern w:val="0"/>
          <w:sz w:val="24"/>
          <w:szCs w:val="24"/>
        </w:rPr>
        <w:t>）并将该表与学生申请材料</w:t>
      </w:r>
      <w:r w:rsidRPr="00162AAF">
        <w:rPr>
          <w:rFonts w:ascii="宋体" w:hAnsi="宋体" w:cs="宋体" w:hint="eastAsia"/>
          <w:color w:val="000000"/>
          <w:kern w:val="0"/>
          <w:sz w:val="24"/>
          <w:szCs w:val="24"/>
        </w:rPr>
        <w:t>于</w:t>
      </w:r>
      <w:r w:rsidRPr="00DC565F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7</w:t>
      </w:r>
      <w:r w:rsidRPr="00DC565F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3</w:t>
      </w:r>
      <w:r w:rsidRPr="00DC565F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</w:rPr>
        <w:t>10</w:t>
      </w:r>
      <w:r w:rsidRPr="0095352D">
        <w:rPr>
          <w:rFonts w:ascii="宋体" w:hAnsi="宋体" w:cs="宋体" w:hint="eastAsia"/>
          <w:b/>
          <w:bCs/>
          <w:kern w:val="0"/>
          <w:sz w:val="24"/>
          <w:szCs w:val="24"/>
        </w:rPr>
        <w:t>日（周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五</w:t>
      </w:r>
      <w:r w:rsidRPr="0095352D"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 w:rsidRPr="00ED7FA8">
        <w:rPr>
          <w:rFonts w:ascii="宋体" w:hAnsi="宋体" w:cs="宋体" w:hint="eastAsia"/>
          <w:color w:val="000000"/>
          <w:kern w:val="0"/>
          <w:sz w:val="24"/>
          <w:szCs w:val="24"/>
        </w:rPr>
        <w:t>前报国际交流合作处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（行政楼</w:t>
      </w:r>
      <w:r>
        <w:rPr>
          <w:rFonts w:ascii="宋体" w:hAnsi="宋体" w:cs="宋体"/>
          <w:color w:val="000000"/>
          <w:kern w:val="0"/>
          <w:sz w:val="24"/>
          <w:szCs w:val="24"/>
        </w:rPr>
        <w:t>A411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ED7FA8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997B5F" w:rsidRPr="005029A6" w:rsidRDefault="00997B5F" w:rsidP="00425E37">
      <w:pPr>
        <w:spacing w:line="360" w:lineRule="auto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七</w:t>
      </w:r>
      <w:r w:rsidRPr="005029A6">
        <w:rPr>
          <w:rFonts w:ascii="宋体" w:hAnsi="宋体" w:cs="宋体" w:hint="eastAsia"/>
          <w:b/>
          <w:bCs/>
          <w:kern w:val="0"/>
          <w:sz w:val="24"/>
          <w:szCs w:val="24"/>
        </w:rPr>
        <w:t>、费用说明</w:t>
      </w:r>
      <w:r w:rsidRPr="005029A6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997B5F" w:rsidRPr="00425E37" w:rsidRDefault="00997B5F" w:rsidP="00425E37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425E37">
        <w:rPr>
          <w:rFonts w:ascii="宋体" w:hAnsi="宋体" w:cs="宋体" w:hint="eastAsia"/>
          <w:sz w:val="24"/>
          <w:szCs w:val="24"/>
        </w:rPr>
        <w:t>免学费；</w:t>
      </w:r>
      <w:r w:rsidRPr="00425E37">
        <w:rPr>
          <w:rFonts w:ascii="宋体" w:hAnsi="宋体" w:cs="宋体"/>
          <w:sz w:val="24"/>
          <w:szCs w:val="24"/>
        </w:rPr>
        <w:t xml:space="preserve"> </w:t>
      </w:r>
    </w:p>
    <w:p w:rsidR="00997B5F" w:rsidRPr="00425E37" w:rsidRDefault="00997B5F" w:rsidP="00425E37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425E37">
        <w:rPr>
          <w:rFonts w:ascii="宋体" w:hAnsi="宋体" w:cs="宋体" w:hint="eastAsia"/>
          <w:sz w:val="24"/>
          <w:szCs w:val="24"/>
        </w:rPr>
        <w:t>学生承担来回国际机票：约</w:t>
      </w:r>
      <w:r w:rsidRPr="00425E37">
        <w:rPr>
          <w:rFonts w:ascii="宋体" w:hAnsi="宋体" w:cs="宋体"/>
          <w:sz w:val="24"/>
          <w:szCs w:val="24"/>
        </w:rPr>
        <w:t>RMB2500-3000</w:t>
      </w:r>
      <w:r w:rsidRPr="00425E37">
        <w:rPr>
          <w:rFonts w:ascii="宋体" w:hAnsi="宋体" w:cs="宋体" w:hint="eastAsia"/>
          <w:sz w:val="24"/>
          <w:szCs w:val="24"/>
        </w:rPr>
        <w:t>元；</w:t>
      </w:r>
    </w:p>
    <w:p w:rsidR="00997B5F" w:rsidRPr="000743A7" w:rsidRDefault="00997B5F" w:rsidP="00425E37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425E37">
        <w:rPr>
          <w:rFonts w:ascii="宋体" w:hAnsi="宋体" w:cs="宋体" w:hint="eastAsia"/>
          <w:sz w:val="24"/>
          <w:szCs w:val="24"/>
        </w:rPr>
        <w:t>住宿费（含</w:t>
      </w:r>
      <w:r>
        <w:rPr>
          <w:rFonts w:ascii="宋体" w:hAnsi="宋体" w:cs="宋体" w:hint="eastAsia"/>
          <w:sz w:val="24"/>
          <w:szCs w:val="24"/>
        </w:rPr>
        <w:t>三餐</w:t>
      </w:r>
      <w:r w:rsidRPr="00425E37">
        <w:rPr>
          <w:rFonts w:ascii="宋体" w:hAnsi="宋体" w:cs="宋体" w:hint="eastAsia"/>
          <w:sz w:val="24"/>
          <w:szCs w:val="24"/>
        </w:rPr>
        <w:t>）：</w:t>
      </w:r>
      <w:r>
        <w:rPr>
          <w:rFonts w:ascii="宋体" w:hAnsi="宋体" w:cs="宋体" w:hint="eastAsia"/>
          <w:sz w:val="24"/>
          <w:szCs w:val="24"/>
        </w:rPr>
        <w:t>约</w:t>
      </w:r>
      <w:r>
        <w:rPr>
          <w:rFonts w:ascii="宋体" w:hAnsi="宋体" w:cs="宋体"/>
          <w:sz w:val="24"/>
          <w:szCs w:val="24"/>
        </w:rPr>
        <w:t>7000</w:t>
      </w:r>
      <w:r>
        <w:rPr>
          <w:rFonts w:ascii="宋体" w:hAnsi="宋体" w:cs="宋体" w:hint="eastAsia"/>
          <w:sz w:val="24"/>
          <w:szCs w:val="24"/>
        </w:rPr>
        <w:t>人民币</w:t>
      </w:r>
    </w:p>
    <w:p w:rsidR="00997B5F" w:rsidRDefault="00997B5F" w:rsidP="00425E37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425E37">
        <w:rPr>
          <w:rFonts w:ascii="宋体" w:hAnsi="宋体" w:cs="宋体" w:hint="eastAsia"/>
          <w:sz w:val="24"/>
          <w:szCs w:val="24"/>
        </w:rPr>
        <w:t>生活费：</w:t>
      </w:r>
      <w:r>
        <w:rPr>
          <w:rFonts w:ascii="宋体" w:hAnsi="宋体" w:cs="宋体" w:hint="eastAsia"/>
          <w:sz w:val="24"/>
          <w:szCs w:val="24"/>
        </w:rPr>
        <w:t>约</w:t>
      </w:r>
      <w:r>
        <w:rPr>
          <w:rFonts w:ascii="宋体" w:hAnsi="宋体" w:cs="宋体"/>
          <w:sz w:val="24"/>
          <w:szCs w:val="24"/>
        </w:rPr>
        <w:t>2000</w:t>
      </w:r>
      <w:r w:rsidRPr="00425E37">
        <w:rPr>
          <w:rFonts w:ascii="宋体" w:hAnsi="宋体" w:cs="宋体"/>
          <w:sz w:val="24"/>
          <w:szCs w:val="24"/>
        </w:rPr>
        <w:t>/</w:t>
      </w:r>
      <w:r w:rsidRPr="00425E37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997B5F" w:rsidRPr="00425E37" w:rsidRDefault="00997B5F" w:rsidP="00425E37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（五）保险费：约</w:t>
      </w:r>
      <w:r>
        <w:rPr>
          <w:rFonts w:ascii="宋体" w:hAnsi="宋体" w:cs="宋体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人民币（其中医疗保值必须超过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万美元）。</w:t>
      </w:r>
    </w:p>
    <w:p w:rsidR="00997B5F" w:rsidRPr="00A64B02" w:rsidRDefault="00997B5F" w:rsidP="00425E37">
      <w:pPr>
        <w:spacing w:line="360" w:lineRule="auto"/>
        <w:rPr>
          <w:rFonts w:ascii="宋体"/>
          <w:b/>
          <w:bCs/>
          <w:sz w:val="24"/>
          <w:szCs w:val="24"/>
        </w:rPr>
      </w:pPr>
      <w:r w:rsidRPr="00A64B02">
        <w:rPr>
          <w:rFonts w:ascii="宋体" w:hAnsi="宋体" w:cs="宋体" w:hint="eastAsia"/>
          <w:b/>
          <w:bCs/>
          <w:sz w:val="24"/>
          <w:szCs w:val="24"/>
        </w:rPr>
        <w:t>八、国家留学基金委奖学金</w:t>
      </w:r>
    </w:p>
    <w:p w:rsidR="00997B5F" w:rsidRPr="009658FA" w:rsidRDefault="00997B5F" w:rsidP="009D4DE8">
      <w:pPr>
        <w:widowControl/>
        <w:adjustRightInd w:val="0"/>
        <w:spacing w:line="360" w:lineRule="auto"/>
        <w:ind w:firstLineChars="200" w:firstLine="31680"/>
        <w:jc w:val="left"/>
        <w:rPr>
          <w:sz w:val="24"/>
          <w:szCs w:val="24"/>
        </w:rPr>
      </w:pPr>
      <w:r w:rsidRPr="005873BB">
        <w:rPr>
          <w:rFonts w:cs="宋体" w:hint="eastAsia"/>
          <w:sz w:val="24"/>
          <w:szCs w:val="24"/>
        </w:rPr>
        <w:t>该项目为</w:t>
      </w:r>
      <w:r>
        <w:rPr>
          <w:rFonts w:cs="宋体" w:hint="eastAsia"/>
          <w:sz w:val="24"/>
          <w:szCs w:val="24"/>
        </w:rPr>
        <w:t>国家留学基金委（</w:t>
      </w:r>
      <w:r>
        <w:rPr>
          <w:sz w:val="24"/>
          <w:szCs w:val="24"/>
        </w:rPr>
        <w:t>CSC</w:t>
      </w:r>
      <w:r>
        <w:rPr>
          <w:rFonts w:cs="宋体" w:hint="eastAsia"/>
          <w:sz w:val="24"/>
          <w:szCs w:val="24"/>
        </w:rPr>
        <w:t>）</w:t>
      </w:r>
      <w:r w:rsidRPr="005873BB">
        <w:rPr>
          <w:rFonts w:cs="宋体" w:hint="eastAsia"/>
          <w:sz w:val="24"/>
          <w:szCs w:val="24"/>
        </w:rPr>
        <w:t>优秀本科生国际交流</w:t>
      </w:r>
      <w:r>
        <w:rPr>
          <w:rFonts w:cs="宋体" w:hint="eastAsia"/>
          <w:sz w:val="24"/>
          <w:szCs w:val="24"/>
        </w:rPr>
        <w:t>资助</w:t>
      </w:r>
      <w:r w:rsidRPr="005873BB">
        <w:rPr>
          <w:rFonts w:cs="宋体" w:hint="eastAsia"/>
          <w:sz w:val="24"/>
          <w:szCs w:val="24"/>
        </w:rPr>
        <w:t>项目</w:t>
      </w:r>
      <w:r>
        <w:rPr>
          <w:rFonts w:cs="宋体" w:hint="eastAsia"/>
          <w:sz w:val="24"/>
          <w:szCs w:val="24"/>
        </w:rPr>
        <w:t>，</w:t>
      </w:r>
      <w:r w:rsidRPr="009658FA">
        <w:rPr>
          <w:rFonts w:cs="宋体" w:hint="eastAsia"/>
          <w:sz w:val="24"/>
          <w:szCs w:val="24"/>
        </w:rPr>
        <w:t>符合要求的学生可获得往返机票和每月生活费</w:t>
      </w:r>
      <w:r w:rsidRPr="009658FA">
        <w:rPr>
          <w:sz w:val="24"/>
          <w:szCs w:val="24"/>
        </w:rPr>
        <w:t>1100</w:t>
      </w:r>
      <w:r w:rsidRPr="009658FA">
        <w:rPr>
          <w:rFonts w:cs="宋体" w:hint="eastAsia"/>
          <w:sz w:val="24"/>
          <w:szCs w:val="24"/>
        </w:rPr>
        <w:t>美元资助。</w:t>
      </w:r>
    </w:p>
    <w:p w:rsidR="00997B5F" w:rsidRPr="005873BB" w:rsidRDefault="00997B5F" w:rsidP="00CD3FA3">
      <w:pPr>
        <w:widowControl/>
        <w:adjustRightInd w:val="0"/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cs="宋体" w:hint="eastAsia"/>
          <w:sz w:val="24"/>
          <w:szCs w:val="24"/>
        </w:rPr>
        <w:t>（一）名额：</w:t>
      </w: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人</w:t>
      </w:r>
    </w:p>
    <w:p w:rsidR="00997B5F" w:rsidRPr="00DC0325" w:rsidRDefault="00997B5F" w:rsidP="00CD3FA3">
      <w:pPr>
        <w:widowControl/>
        <w:spacing w:line="360" w:lineRule="auto"/>
        <w:jc w:val="lef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 w:rsidRPr="00DC0325">
        <w:rPr>
          <w:rFonts w:cs="宋体" w:hint="eastAsia"/>
          <w:sz w:val="24"/>
          <w:szCs w:val="24"/>
        </w:rPr>
        <w:t>要求：托福</w:t>
      </w:r>
      <w:r w:rsidRPr="00DC0325">
        <w:rPr>
          <w:sz w:val="24"/>
          <w:szCs w:val="24"/>
        </w:rPr>
        <w:t>95</w:t>
      </w:r>
      <w:r w:rsidRPr="00DC0325">
        <w:rPr>
          <w:rFonts w:cs="宋体" w:hint="eastAsia"/>
          <w:sz w:val="24"/>
          <w:szCs w:val="24"/>
        </w:rPr>
        <w:t>或雅思</w:t>
      </w:r>
      <w:r w:rsidRPr="00DC0325">
        <w:rPr>
          <w:sz w:val="24"/>
          <w:szCs w:val="24"/>
        </w:rPr>
        <w:t>6.5</w:t>
      </w:r>
      <w:r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GPA3.5</w:t>
      </w:r>
      <w:r>
        <w:rPr>
          <w:rFonts w:cs="宋体" w:hint="eastAsia"/>
          <w:sz w:val="24"/>
          <w:szCs w:val="24"/>
        </w:rPr>
        <w:t>或平均分</w:t>
      </w:r>
      <w:r>
        <w:rPr>
          <w:sz w:val="24"/>
          <w:szCs w:val="24"/>
        </w:rPr>
        <w:t>85</w:t>
      </w:r>
      <w:r>
        <w:rPr>
          <w:rFonts w:cs="宋体" w:hint="eastAsia"/>
          <w:sz w:val="24"/>
          <w:szCs w:val="24"/>
        </w:rPr>
        <w:t>以上</w:t>
      </w:r>
    </w:p>
    <w:p w:rsidR="00997B5F" w:rsidRDefault="00997B5F" w:rsidP="00CD3FA3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（三）</w:t>
      </w:r>
      <w:r w:rsidRPr="00DC0325">
        <w:rPr>
          <w:rFonts w:cs="宋体" w:hint="eastAsia"/>
          <w:sz w:val="24"/>
          <w:szCs w:val="24"/>
        </w:rPr>
        <w:t>申报流程：</w:t>
      </w:r>
      <w:r>
        <w:rPr>
          <w:rFonts w:cs="宋体" w:hint="eastAsia"/>
          <w:sz w:val="24"/>
          <w:szCs w:val="24"/>
        </w:rPr>
        <w:t>学生申报釜山大学交换生项目</w:t>
      </w:r>
      <w:r>
        <w:rPr>
          <w:sz w:val="24"/>
          <w:szCs w:val="24"/>
        </w:rPr>
        <w:t>—</w:t>
      </w:r>
      <w:r>
        <w:rPr>
          <w:rFonts w:cs="宋体" w:hint="eastAsia"/>
          <w:sz w:val="24"/>
          <w:szCs w:val="24"/>
        </w:rPr>
        <w:t>韩方决定录取名单</w:t>
      </w:r>
      <w:r>
        <w:rPr>
          <w:sz w:val="24"/>
          <w:szCs w:val="24"/>
        </w:rPr>
        <w:t>—</w:t>
      </w:r>
      <w:r>
        <w:rPr>
          <w:rFonts w:cs="宋体" w:hint="eastAsia"/>
          <w:sz w:val="24"/>
          <w:szCs w:val="24"/>
        </w:rPr>
        <w:t>学校推荐</w:t>
      </w:r>
      <w:r>
        <w:rPr>
          <w:sz w:val="24"/>
          <w:szCs w:val="24"/>
        </w:rPr>
        <w:t>-—CSC</w:t>
      </w:r>
      <w:r>
        <w:rPr>
          <w:rFonts w:cs="宋体" w:hint="eastAsia"/>
          <w:sz w:val="24"/>
          <w:szCs w:val="24"/>
        </w:rPr>
        <w:t>决定是否给予资助。</w:t>
      </w:r>
    </w:p>
    <w:p w:rsidR="00997B5F" w:rsidRPr="00CD3FA3" w:rsidRDefault="00997B5F" w:rsidP="00425E37">
      <w:pPr>
        <w:spacing w:line="360" w:lineRule="auto"/>
        <w:rPr>
          <w:rFonts w:ascii="宋体"/>
          <w:sz w:val="24"/>
          <w:szCs w:val="24"/>
        </w:rPr>
      </w:pPr>
    </w:p>
    <w:p w:rsidR="00997B5F" w:rsidRDefault="00997B5F" w:rsidP="00027E19">
      <w:pPr>
        <w:spacing w:line="360" w:lineRule="auto"/>
        <w:ind w:firstLineChars="200" w:firstLine="31680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</w:t>
      </w:r>
      <w:r>
        <w:rPr>
          <w:rFonts w:ascii="宋体" w:hAnsi="宋体" w:cs="宋体"/>
          <w:sz w:val="24"/>
          <w:szCs w:val="24"/>
        </w:rPr>
        <w:t>1.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江南大学校际交换学生申请表</w:t>
      </w:r>
    </w:p>
    <w:p w:rsidR="00997B5F" w:rsidRDefault="00997B5F" w:rsidP="00027E19">
      <w:pPr>
        <w:spacing w:line="360" w:lineRule="auto"/>
        <w:ind w:firstLineChars="500" w:firstLine="3168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江南大学校际交换学生学分互认申请表</w:t>
      </w:r>
    </w:p>
    <w:p w:rsidR="00997B5F" w:rsidRDefault="00997B5F" w:rsidP="00027E19">
      <w:pPr>
        <w:spacing w:line="360" w:lineRule="auto"/>
        <w:ind w:firstLineChars="500" w:firstLine="31680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 w:rsidRPr="00425E37">
        <w:rPr>
          <w:rFonts w:ascii="宋体" w:hAnsi="宋体" w:cs="宋体" w:hint="eastAsia"/>
          <w:kern w:val="0"/>
          <w:sz w:val="24"/>
          <w:szCs w:val="24"/>
        </w:rPr>
        <w:t>江南大学海外交流学生推荐表</w:t>
      </w:r>
    </w:p>
    <w:p w:rsidR="00997B5F" w:rsidRPr="00425E37" w:rsidRDefault="00997B5F" w:rsidP="00027E19">
      <w:pPr>
        <w:spacing w:line="360" w:lineRule="auto"/>
        <w:ind w:firstLineChars="500" w:firstLine="31680"/>
        <w:rPr>
          <w:rFonts w:asci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 w:rsidRPr="000B3A13">
        <w:rPr>
          <w:rFonts w:ascii="宋体" w:hAnsi="宋体" w:cs="宋体" w:hint="eastAsia"/>
          <w:kern w:val="0"/>
          <w:sz w:val="24"/>
          <w:szCs w:val="24"/>
        </w:rPr>
        <w:t>釜山</w:t>
      </w:r>
      <w:r w:rsidRPr="000B3A13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0B3A13">
        <w:rPr>
          <w:rFonts w:ascii="宋体" w:hAnsi="宋体" w:cs="宋体" w:hint="eastAsia"/>
          <w:kern w:val="0"/>
          <w:sz w:val="24"/>
          <w:szCs w:val="24"/>
        </w:rPr>
        <w:t>秋季英文课程参考</w:t>
      </w:r>
      <w:r w:rsidRPr="000B3A13">
        <w:rPr>
          <w:rFonts w:ascii="宋体" w:hAnsi="宋体" w:cs="宋体"/>
          <w:kern w:val="0"/>
          <w:sz w:val="24"/>
          <w:szCs w:val="24"/>
        </w:rPr>
        <w:t>-English-taught courses at PNU</w:t>
      </w:r>
    </w:p>
    <w:p w:rsidR="00997B5F" w:rsidRDefault="00997B5F" w:rsidP="00425E37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</w:p>
    <w:p w:rsidR="00997B5F" w:rsidRDefault="00997B5F" w:rsidP="00425E37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cs="宋体" w:hint="eastAsia"/>
          <w:color w:val="000000"/>
          <w:kern w:val="0"/>
          <w:sz w:val="24"/>
          <w:szCs w:val="24"/>
        </w:rPr>
        <w:t>联系人：秦洁</w:t>
      </w:r>
    </w:p>
    <w:p w:rsidR="00997B5F" w:rsidRPr="00C2430E" w:rsidRDefault="00997B5F" w:rsidP="00425E37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cs="宋体" w:hint="eastAsia"/>
          <w:color w:val="000000"/>
          <w:kern w:val="0"/>
          <w:sz w:val="24"/>
          <w:szCs w:val="24"/>
        </w:rPr>
        <w:t>联系电话：</w:t>
      </w:r>
      <w:r>
        <w:rPr>
          <w:rFonts w:ascii="宋体" w:cs="宋体"/>
          <w:color w:val="000000"/>
          <w:kern w:val="0"/>
          <w:sz w:val="24"/>
          <w:szCs w:val="24"/>
        </w:rPr>
        <w:t>85913623</w:t>
      </w:r>
    </w:p>
    <w:p w:rsidR="00997B5F" w:rsidRPr="00362DE5" w:rsidRDefault="00997B5F" w:rsidP="00425E37">
      <w:pPr>
        <w:spacing w:line="360" w:lineRule="auto"/>
        <w:rPr>
          <w:rFonts w:ascii="宋体"/>
          <w:sz w:val="24"/>
          <w:szCs w:val="24"/>
        </w:rPr>
      </w:pPr>
    </w:p>
    <w:p w:rsidR="00997B5F" w:rsidRPr="00425E37" w:rsidRDefault="00997B5F" w:rsidP="00425E37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</w:p>
    <w:p w:rsidR="00997B5F" w:rsidRPr="00425E37" w:rsidRDefault="00997B5F" w:rsidP="005A69C0">
      <w:pPr>
        <w:widowControl/>
        <w:spacing w:line="360" w:lineRule="auto"/>
        <w:ind w:left="4620"/>
        <w:jc w:val="right"/>
        <w:rPr>
          <w:rFonts w:ascii="宋体"/>
          <w:color w:val="000000"/>
          <w:kern w:val="0"/>
          <w:sz w:val="24"/>
          <w:szCs w:val="24"/>
        </w:rPr>
      </w:pP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国际交流合作处</w:t>
      </w:r>
    </w:p>
    <w:p w:rsidR="00997B5F" w:rsidRPr="001055D5" w:rsidRDefault="00997B5F" w:rsidP="005A69C0">
      <w:pPr>
        <w:widowControl/>
        <w:spacing w:line="360" w:lineRule="auto"/>
        <w:ind w:left="4620"/>
        <w:jc w:val="right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15</w:t>
      </w:r>
      <w:r w:rsidRPr="00425E37">
        <w:rPr>
          <w:rFonts w:ascii="宋体" w:hAnsi="宋体" w:cs="宋体" w:hint="eastAsia"/>
          <w:color w:val="000000"/>
          <w:kern w:val="0"/>
          <w:sz w:val="24"/>
          <w:szCs w:val="24"/>
        </w:rPr>
        <w:t>日</w:t>
      </w:r>
    </w:p>
    <w:sectPr w:rsidR="00997B5F" w:rsidRPr="001055D5" w:rsidSect="000E2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B5F" w:rsidRDefault="00997B5F" w:rsidP="00C20E92">
      <w:r>
        <w:separator/>
      </w:r>
    </w:p>
  </w:endnote>
  <w:endnote w:type="continuationSeparator" w:id="1">
    <w:p w:rsidR="00997B5F" w:rsidRDefault="00997B5F" w:rsidP="00C20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Dotum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B5F" w:rsidRDefault="00997B5F" w:rsidP="00C20E92">
      <w:r>
        <w:separator/>
      </w:r>
    </w:p>
  </w:footnote>
  <w:footnote w:type="continuationSeparator" w:id="1">
    <w:p w:rsidR="00997B5F" w:rsidRDefault="00997B5F" w:rsidP="00C20E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56E"/>
    <w:rsid w:val="00000504"/>
    <w:rsid w:val="00001B1E"/>
    <w:rsid w:val="0000346E"/>
    <w:rsid w:val="00003ABB"/>
    <w:rsid w:val="00007157"/>
    <w:rsid w:val="00012285"/>
    <w:rsid w:val="0001556E"/>
    <w:rsid w:val="00015640"/>
    <w:rsid w:val="00021936"/>
    <w:rsid w:val="00023646"/>
    <w:rsid w:val="000239C9"/>
    <w:rsid w:val="00024C01"/>
    <w:rsid w:val="00025CD0"/>
    <w:rsid w:val="00027E19"/>
    <w:rsid w:val="00030CF2"/>
    <w:rsid w:val="000310C2"/>
    <w:rsid w:val="0003293B"/>
    <w:rsid w:val="00032E4C"/>
    <w:rsid w:val="00033873"/>
    <w:rsid w:val="00035657"/>
    <w:rsid w:val="0003765B"/>
    <w:rsid w:val="000410BA"/>
    <w:rsid w:val="000429C0"/>
    <w:rsid w:val="0004524D"/>
    <w:rsid w:val="00045802"/>
    <w:rsid w:val="000507A8"/>
    <w:rsid w:val="0005138A"/>
    <w:rsid w:val="0005556A"/>
    <w:rsid w:val="00062951"/>
    <w:rsid w:val="00063FCA"/>
    <w:rsid w:val="000646FB"/>
    <w:rsid w:val="00064AD2"/>
    <w:rsid w:val="000653E6"/>
    <w:rsid w:val="000704F2"/>
    <w:rsid w:val="00073006"/>
    <w:rsid w:val="000739A7"/>
    <w:rsid w:val="000743A7"/>
    <w:rsid w:val="0009029A"/>
    <w:rsid w:val="00090848"/>
    <w:rsid w:val="00090CF5"/>
    <w:rsid w:val="000922FC"/>
    <w:rsid w:val="0009302E"/>
    <w:rsid w:val="0009384E"/>
    <w:rsid w:val="00094C2B"/>
    <w:rsid w:val="00096BA5"/>
    <w:rsid w:val="00097B43"/>
    <w:rsid w:val="000A15D3"/>
    <w:rsid w:val="000A4FE7"/>
    <w:rsid w:val="000B0952"/>
    <w:rsid w:val="000B3A13"/>
    <w:rsid w:val="000B60AD"/>
    <w:rsid w:val="000B664E"/>
    <w:rsid w:val="000B6CB9"/>
    <w:rsid w:val="000B7253"/>
    <w:rsid w:val="000C3FFC"/>
    <w:rsid w:val="000C4EFC"/>
    <w:rsid w:val="000C5056"/>
    <w:rsid w:val="000C5811"/>
    <w:rsid w:val="000C74D1"/>
    <w:rsid w:val="000C7EAB"/>
    <w:rsid w:val="000D064C"/>
    <w:rsid w:val="000D0B9B"/>
    <w:rsid w:val="000D289F"/>
    <w:rsid w:val="000D35C5"/>
    <w:rsid w:val="000E2247"/>
    <w:rsid w:val="000E3D6D"/>
    <w:rsid w:val="000E4E6F"/>
    <w:rsid w:val="000E7ED7"/>
    <w:rsid w:val="000F1468"/>
    <w:rsid w:val="000F36B6"/>
    <w:rsid w:val="000F3B6A"/>
    <w:rsid w:val="000F658F"/>
    <w:rsid w:val="000F7F1A"/>
    <w:rsid w:val="001008A3"/>
    <w:rsid w:val="00100C51"/>
    <w:rsid w:val="00103210"/>
    <w:rsid w:val="001055D5"/>
    <w:rsid w:val="00105E4A"/>
    <w:rsid w:val="00106B17"/>
    <w:rsid w:val="00107F0B"/>
    <w:rsid w:val="001106EE"/>
    <w:rsid w:val="001111A5"/>
    <w:rsid w:val="00111D20"/>
    <w:rsid w:val="00113602"/>
    <w:rsid w:val="00115410"/>
    <w:rsid w:val="00122291"/>
    <w:rsid w:val="00123A7D"/>
    <w:rsid w:val="0012566B"/>
    <w:rsid w:val="001273EA"/>
    <w:rsid w:val="00131B9A"/>
    <w:rsid w:val="00133A0B"/>
    <w:rsid w:val="00133C2E"/>
    <w:rsid w:val="00136784"/>
    <w:rsid w:val="00141D1E"/>
    <w:rsid w:val="001459D9"/>
    <w:rsid w:val="00147BD5"/>
    <w:rsid w:val="00147CC9"/>
    <w:rsid w:val="0015058E"/>
    <w:rsid w:val="00151A24"/>
    <w:rsid w:val="00152309"/>
    <w:rsid w:val="00153BBB"/>
    <w:rsid w:val="00153D8D"/>
    <w:rsid w:val="0015429D"/>
    <w:rsid w:val="0015746C"/>
    <w:rsid w:val="00157D04"/>
    <w:rsid w:val="00162AAF"/>
    <w:rsid w:val="00166E22"/>
    <w:rsid w:val="001674C9"/>
    <w:rsid w:val="0016754D"/>
    <w:rsid w:val="00172690"/>
    <w:rsid w:val="00172A63"/>
    <w:rsid w:val="00181621"/>
    <w:rsid w:val="00183C93"/>
    <w:rsid w:val="00183E40"/>
    <w:rsid w:val="00184DAC"/>
    <w:rsid w:val="0018668F"/>
    <w:rsid w:val="00187A5C"/>
    <w:rsid w:val="001920C4"/>
    <w:rsid w:val="0019292C"/>
    <w:rsid w:val="00192B33"/>
    <w:rsid w:val="001940FF"/>
    <w:rsid w:val="001A1282"/>
    <w:rsid w:val="001A1B2C"/>
    <w:rsid w:val="001A343C"/>
    <w:rsid w:val="001A61DF"/>
    <w:rsid w:val="001A6414"/>
    <w:rsid w:val="001B425D"/>
    <w:rsid w:val="001B4617"/>
    <w:rsid w:val="001C26A9"/>
    <w:rsid w:val="001C3C8D"/>
    <w:rsid w:val="001C418B"/>
    <w:rsid w:val="001C53EB"/>
    <w:rsid w:val="001C5732"/>
    <w:rsid w:val="001C5E46"/>
    <w:rsid w:val="001C671B"/>
    <w:rsid w:val="001C744A"/>
    <w:rsid w:val="001D4D88"/>
    <w:rsid w:val="001D604C"/>
    <w:rsid w:val="001D6C86"/>
    <w:rsid w:val="001D7C54"/>
    <w:rsid w:val="001E11CC"/>
    <w:rsid w:val="001E382C"/>
    <w:rsid w:val="001E4452"/>
    <w:rsid w:val="001F2150"/>
    <w:rsid w:val="001F4489"/>
    <w:rsid w:val="001F4AF8"/>
    <w:rsid w:val="00204E1E"/>
    <w:rsid w:val="00210BDC"/>
    <w:rsid w:val="0021263C"/>
    <w:rsid w:val="0021572E"/>
    <w:rsid w:val="0021777D"/>
    <w:rsid w:val="002237F3"/>
    <w:rsid w:val="00223AB7"/>
    <w:rsid w:val="00226594"/>
    <w:rsid w:val="00227589"/>
    <w:rsid w:val="0023065F"/>
    <w:rsid w:val="002325A4"/>
    <w:rsid w:val="00234865"/>
    <w:rsid w:val="00240A52"/>
    <w:rsid w:val="00241B69"/>
    <w:rsid w:val="00244F14"/>
    <w:rsid w:val="00250E91"/>
    <w:rsid w:val="002539C2"/>
    <w:rsid w:val="00254F49"/>
    <w:rsid w:val="00256042"/>
    <w:rsid w:val="0025637A"/>
    <w:rsid w:val="00256881"/>
    <w:rsid w:val="00257F37"/>
    <w:rsid w:val="00257F39"/>
    <w:rsid w:val="00260575"/>
    <w:rsid w:val="0026060E"/>
    <w:rsid w:val="00260D1B"/>
    <w:rsid w:val="002637A8"/>
    <w:rsid w:val="00264551"/>
    <w:rsid w:val="0026480D"/>
    <w:rsid w:val="00264A44"/>
    <w:rsid w:val="00265BE1"/>
    <w:rsid w:val="00266151"/>
    <w:rsid w:val="00271350"/>
    <w:rsid w:val="002720BC"/>
    <w:rsid w:val="002724A4"/>
    <w:rsid w:val="00272620"/>
    <w:rsid w:val="0027611C"/>
    <w:rsid w:val="00276F12"/>
    <w:rsid w:val="00282F52"/>
    <w:rsid w:val="00284ED4"/>
    <w:rsid w:val="00286ED9"/>
    <w:rsid w:val="002876F5"/>
    <w:rsid w:val="002907D9"/>
    <w:rsid w:val="00291F7A"/>
    <w:rsid w:val="00294A62"/>
    <w:rsid w:val="00295EB5"/>
    <w:rsid w:val="00296D91"/>
    <w:rsid w:val="002A0AAF"/>
    <w:rsid w:val="002A20E1"/>
    <w:rsid w:val="002A5BA5"/>
    <w:rsid w:val="002A6149"/>
    <w:rsid w:val="002B4352"/>
    <w:rsid w:val="002B628B"/>
    <w:rsid w:val="002B671F"/>
    <w:rsid w:val="002B690D"/>
    <w:rsid w:val="002B7207"/>
    <w:rsid w:val="002C00E9"/>
    <w:rsid w:val="002C0E3B"/>
    <w:rsid w:val="002C2CFD"/>
    <w:rsid w:val="002C3665"/>
    <w:rsid w:val="002C4B99"/>
    <w:rsid w:val="002D275D"/>
    <w:rsid w:val="002D2BC0"/>
    <w:rsid w:val="002D348B"/>
    <w:rsid w:val="002D60BA"/>
    <w:rsid w:val="002E4653"/>
    <w:rsid w:val="002E4E8B"/>
    <w:rsid w:val="002E7D62"/>
    <w:rsid w:val="002F1498"/>
    <w:rsid w:val="002F2A41"/>
    <w:rsid w:val="002F3CC9"/>
    <w:rsid w:val="002F5A21"/>
    <w:rsid w:val="002F666B"/>
    <w:rsid w:val="002F7409"/>
    <w:rsid w:val="002F7B01"/>
    <w:rsid w:val="00301730"/>
    <w:rsid w:val="00302DE9"/>
    <w:rsid w:val="0030584D"/>
    <w:rsid w:val="00305D29"/>
    <w:rsid w:val="00311833"/>
    <w:rsid w:val="003146D6"/>
    <w:rsid w:val="00314EFB"/>
    <w:rsid w:val="003157AD"/>
    <w:rsid w:val="00316B1F"/>
    <w:rsid w:val="0032030A"/>
    <w:rsid w:val="003208AC"/>
    <w:rsid w:val="00320C71"/>
    <w:rsid w:val="00321813"/>
    <w:rsid w:val="00322D25"/>
    <w:rsid w:val="00323662"/>
    <w:rsid w:val="0032743C"/>
    <w:rsid w:val="00332B14"/>
    <w:rsid w:val="00334417"/>
    <w:rsid w:val="00336559"/>
    <w:rsid w:val="00343E7B"/>
    <w:rsid w:val="0034752F"/>
    <w:rsid w:val="00347864"/>
    <w:rsid w:val="00347DDC"/>
    <w:rsid w:val="00347E49"/>
    <w:rsid w:val="003533EF"/>
    <w:rsid w:val="00355670"/>
    <w:rsid w:val="00355E19"/>
    <w:rsid w:val="003569EB"/>
    <w:rsid w:val="00362522"/>
    <w:rsid w:val="00362DE5"/>
    <w:rsid w:val="00362EEA"/>
    <w:rsid w:val="00362FDD"/>
    <w:rsid w:val="00365980"/>
    <w:rsid w:val="00366FBA"/>
    <w:rsid w:val="0037314B"/>
    <w:rsid w:val="00375B5E"/>
    <w:rsid w:val="00375BA0"/>
    <w:rsid w:val="00375C1C"/>
    <w:rsid w:val="00376FCF"/>
    <w:rsid w:val="003779E2"/>
    <w:rsid w:val="0038003C"/>
    <w:rsid w:val="003810EC"/>
    <w:rsid w:val="003833B1"/>
    <w:rsid w:val="0038442D"/>
    <w:rsid w:val="00390D1C"/>
    <w:rsid w:val="00390DBD"/>
    <w:rsid w:val="00390EE2"/>
    <w:rsid w:val="00392F91"/>
    <w:rsid w:val="00396BC0"/>
    <w:rsid w:val="003A09E4"/>
    <w:rsid w:val="003A0B03"/>
    <w:rsid w:val="003A1620"/>
    <w:rsid w:val="003A31E2"/>
    <w:rsid w:val="003A5297"/>
    <w:rsid w:val="003A5A65"/>
    <w:rsid w:val="003B3616"/>
    <w:rsid w:val="003B56A0"/>
    <w:rsid w:val="003B6AEA"/>
    <w:rsid w:val="003B717F"/>
    <w:rsid w:val="003C09C2"/>
    <w:rsid w:val="003C38C3"/>
    <w:rsid w:val="003C60E6"/>
    <w:rsid w:val="003C793A"/>
    <w:rsid w:val="003D08B8"/>
    <w:rsid w:val="003D3790"/>
    <w:rsid w:val="003E0A2B"/>
    <w:rsid w:val="003E39FD"/>
    <w:rsid w:val="003E45EB"/>
    <w:rsid w:val="003E4602"/>
    <w:rsid w:val="003E5255"/>
    <w:rsid w:val="003E6A58"/>
    <w:rsid w:val="003E6DD4"/>
    <w:rsid w:val="003E77B5"/>
    <w:rsid w:val="003F08F2"/>
    <w:rsid w:val="00401F03"/>
    <w:rsid w:val="0040226C"/>
    <w:rsid w:val="00402747"/>
    <w:rsid w:val="00403403"/>
    <w:rsid w:val="00410320"/>
    <w:rsid w:val="00412CF5"/>
    <w:rsid w:val="004167EE"/>
    <w:rsid w:val="004210D4"/>
    <w:rsid w:val="00422081"/>
    <w:rsid w:val="00425E37"/>
    <w:rsid w:val="00426BA5"/>
    <w:rsid w:val="00433A55"/>
    <w:rsid w:val="004354BF"/>
    <w:rsid w:val="004355C7"/>
    <w:rsid w:val="00435A74"/>
    <w:rsid w:val="0043647F"/>
    <w:rsid w:val="004371DD"/>
    <w:rsid w:val="00437351"/>
    <w:rsid w:val="004376FD"/>
    <w:rsid w:val="00437DD6"/>
    <w:rsid w:val="00437E78"/>
    <w:rsid w:val="00441CE9"/>
    <w:rsid w:val="00443E50"/>
    <w:rsid w:val="00445584"/>
    <w:rsid w:val="004467BE"/>
    <w:rsid w:val="00452C83"/>
    <w:rsid w:val="00453380"/>
    <w:rsid w:val="0045425D"/>
    <w:rsid w:val="00454B69"/>
    <w:rsid w:val="0045616F"/>
    <w:rsid w:val="004568DD"/>
    <w:rsid w:val="00460EAD"/>
    <w:rsid w:val="0046184C"/>
    <w:rsid w:val="004622C6"/>
    <w:rsid w:val="0046250B"/>
    <w:rsid w:val="00463200"/>
    <w:rsid w:val="004642CC"/>
    <w:rsid w:val="00464EC8"/>
    <w:rsid w:val="00465DC7"/>
    <w:rsid w:val="00466B10"/>
    <w:rsid w:val="004678E2"/>
    <w:rsid w:val="0047244F"/>
    <w:rsid w:val="00473939"/>
    <w:rsid w:val="00473A80"/>
    <w:rsid w:val="00475D9D"/>
    <w:rsid w:val="004809AE"/>
    <w:rsid w:val="00482575"/>
    <w:rsid w:val="00484D91"/>
    <w:rsid w:val="00487DF5"/>
    <w:rsid w:val="00490446"/>
    <w:rsid w:val="00490ED3"/>
    <w:rsid w:val="0049109E"/>
    <w:rsid w:val="00491842"/>
    <w:rsid w:val="0049377E"/>
    <w:rsid w:val="00495AE0"/>
    <w:rsid w:val="00495B4A"/>
    <w:rsid w:val="00496C7C"/>
    <w:rsid w:val="004B00E0"/>
    <w:rsid w:val="004B13F7"/>
    <w:rsid w:val="004B2821"/>
    <w:rsid w:val="004B3831"/>
    <w:rsid w:val="004B5755"/>
    <w:rsid w:val="004C0E8D"/>
    <w:rsid w:val="004C4865"/>
    <w:rsid w:val="004C5ACD"/>
    <w:rsid w:val="004C68E3"/>
    <w:rsid w:val="004C77B1"/>
    <w:rsid w:val="004D1E89"/>
    <w:rsid w:val="004D4342"/>
    <w:rsid w:val="004D5B95"/>
    <w:rsid w:val="004D7B1A"/>
    <w:rsid w:val="004E0CD2"/>
    <w:rsid w:val="004E280E"/>
    <w:rsid w:val="004E3274"/>
    <w:rsid w:val="004E387C"/>
    <w:rsid w:val="004E58E9"/>
    <w:rsid w:val="004E7484"/>
    <w:rsid w:val="004F0706"/>
    <w:rsid w:val="004F1503"/>
    <w:rsid w:val="004F27C4"/>
    <w:rsid w:val="004F3F86"/>
    <w:rsid w:val="004F5883"/>
    <w:rsid w:val="004F6244"/>
    <w:rsid w:val="004F73B9"/>
    <w:rsid w:val="004F7C70"/>
    <w:rsid w:val="00500605"/>
    <w:rsid w:val="005016F4"/>
    <w:rsid w:val="005029A6"/>
    <w:rsid w:val="0050492A"/>
    <w:rsid w:val="0050582A"/>
    <w:rsid w:val="00506362"/>
    <w:rsid w:val="005109E0"/>
    <w:rsid w:val="00511D98"/>
    <w:rsid w:val="00513A30"/>
    <w:rsid w:val="00513D73"/>
    <w:rsid w:val="005200E3"/>
    <w:rsid w:val="00520D36"/>
    <w:rsid w:val="00523046"/>
    <w:rsid w:val="005230DB"/>
    <w:rsid w:val="00524A09"/>
    <w:rsid w:val="00524D06"/>
    <w:rsid w:val="005272B8"/>
    <w:rsid w:val="00530D2B"/>
    <w:rsid w:val="00533F98"/>
    <w:rsid w:val="00534D93"/>
    <w:rsid w:val="0053560D"/>
    <w:rsid w:val="00535862"/>
    <w:rsid w:val="00541403"/>
    <w:rsid w:val="00544F43"/>
    <w:rsid w:val="00551077"/>
    <w:rsid w:val="005512FD"/>
    <w:rsid w:val="005513F3"/>
    <w:rsid w:val="0055387D"/>
    <w:rsid w:val="0055393D"/>
    <w:rsid w:val="00556FC8"/>
    <w:rsid w:val="005612EF"/>
    <w:rsid w:val="00564493"/>
    <w:rsid w:val="00564A2D"/>
    <w:rsid w:val="005654BD"/>
    <w:rsid w:val="00570DE2"/>
    <w:rsid w:val="00571FFB"/>
    <w:rsid w:val="0057474D"/>
    <w:rsid w:val="0057527C"/>
    <w:rsid w:val="00582334"/>
    <w:rsid w:val="00583D53"/>
    <w:rsid w:val="0058406D"/>
    <w:rsid w:val="0058429B"/>
    <w:rsid w:val="00584E3F"/>
    <w:rsid w:val="00585C91"/>
    <w:rsid w:val="005872DC"/>
    <w:rsid w:val="005873BB"/>
    <w:rsid w:val="005901AF"/>
    <w:rsid w:val="00591AEE"/>
    <w:rsid w:val="00594AB6"/>
    <w:rsid w:val="00595444"/>
    <w:rsid w:val="00597014"/>
    <w:rsid w:val="005A0AA8"/>
    <w:rsid w:val="005A1A65"/>
    <w:rsid w:val="005A2015"/>
    <w:rsid w:val="005A514E"/>
    <w:rsid w:val="005A69C0"/>
    <w:rsid w:val="005B38F9"/>
    <w:rsid w:val="005B3BB9"/>
    <w:rsid w:val="005B4D6B"/>
    <w:rsid w:val="005B6EA5"/>
    <w:rsid w:val="005C1857"/>
    <w:rsid w:val="005D1049"/>
    <w:rsid w:val="005E2F4A"/>
    <w:rsid w:val="005F0E71"/>
    <w:rsid w:val="005F4651"/>
    <w:rsid w:val="005F4B34"/>
    <w:rsid w:val="005F4C51"/>
    <w:rsid w:val="005F5664"/>
    <w:rsid w:val="005F75E1"/>
    <w:rsid w:val="00602E56"/>
    <w:rsid w:val="00603816"/>
    <w:rsid w:val="006067ED"/>
    <w:rsid w:val="00613BB1"/>
    <w:rsid w:val="00620122"/>
    <w:rsid w:val="006201A3"/>
    <w:rsid w:val="00624EE7"/>
    <w:rsid w:val="0062570F"/>
    <w:rsid w:val="0062666B"/>
    <w:rsid w:val="00626CF6"/>
    <w:rsid w:val="006273C6"/>
    <w:rsid w:val="0063117F"/>
    <w:rsid w:val="00635563"/>
    <w:rsid w:val="006363DF"/>
    <w:rsid w:val="00636637"/>
    <w:rsid w:val="006374A0"/>
    <w:rsid w:val="0063777A"/>
    <w:rsid w:val="00641927"/>
    <w:rsid w:val="006436D0"/>
    <w:rsid w:val="00643B7B"/>
    <w:rsid w:val="006449DF"/>
    <w:rsid w:val="00645B9F"/>
    <w:rsid w:val="006463BA"/>
    <w:rsid w:val="00646A29"/>
    <w:rsid w:val="006478F8"/>
    <w:rsid w:val="006507D0"/>
    <w:rsid w:val="006525E5"/>
    <w:rsid w:val="006550E2"/>
    <w:rsid w:val="00660E3E"/>
    <w:rsid w:val="00662052"/>
    <w:rsid w:val="00671549"/>
    <w:rsid w:val="00671DD3"/>
    <w:rsid w:val="00675044"/>
    <w:rsid w:val="006755AB"/>
    <w:rsid w:val="00675BFA"/>
    <w:rsid w:val="00677A72"/>
    <w:rsid w:val="00686587"/>
    <w:rsid w:val="00687F41"/>
    <w:rsid w:val="006901B4"/>
    <w:rsid w:val="00690614"/>
    <w:rsid w:val="00690F12"/>
    <w:rsid w:val="00693A1B"/>
    <w:rsid w:val="00694CC9"/>
    <w:rsid w:val="00694F03"/>
    <w:rsid w:val="00695C0E"/>
    <w:rsid w:val="00696D8A"/>
    <w:rsid w:val="006A59DB"/>
    <w:rsid w:val="006B0658"/>
    <w:rsid w:val="006C0649"/>
    <w:rsid w:val="006C5F27"/>
    <w:rsid w:val="006D2105"/>
    <w:rsid w:val="006D47EA"/>
    <w:rsid w:val="006D5182"/>
    <w:rsid w:val="006D6DBC"/>
    <w:rsid w:val="006D7CA6"/>
    <w:rsid w:val="006E2329"/>
    <w:rsid w:val="006E3DDA"/>
    <w:rsid w:val="006E59DE"/>
    <w:rsid w:val="006E783D"/>
    <w:rsid w:val="006F02FD"/>
    <w:rsid w:val="006F1896"/>
    <w:rsid w:val="006F2685"/>
    <w:rsid w:val="006F3D4E"/>
    <w:rsid w:val="006F6EB9"/>
    <w:rsid w:val="00702B54"/>
    <w:rsid w:val="007049BB"/>
    <w:rsid w:val="00710BD0"/>
    <w:rsid w:val="00713CC5"/>
    <w:rsid w:val="00715183"/>
    <w:rsid w:val="007159B2"/>
    <w:rsid w:val="007164A7"/>
    <w:rsid w:val="00720427"/>
    <w:rsid w:val="00721063"/>
    <w:rsid w:val="0072609A"/>
    <w:rsid w:val="007312AC"/>
    <w:rsid w:val="0073165E"/>
    <w:rsid w:val="00733FA5"/>
    <w:rsid w:val="007358B0"/>
    <w:rsid w:val="00736483"/>
    <w:rsid w:val="007374F5"/>
    <w:rsid w:val="00744DB7"/>
    <w:rsid w:val="00746FF1"/>
    <w:rsid w:val="00747BB6"/>
    <w:rsid w:val="00753183"/>
    <w:rsid w:val="00753219"/>
    <w:rsid w:val="007540C3"/>
    <w:rsid w:val="00755670"/>
    <w:rsid w:val="00756BBF"/>
    <w:rsid w:val="0075783D"/>
    <w:rsid w:val="0076023B"/>
    <w:rsid w:val="00762023"/>
    <w:rsid w:val="0076446D"/>
    <w:rsid w:val="00767C78"/>
    <w:rsid w:val="007716FC"/>
    <w:rsid w:val="0077190B"/>
    <w:rsid w:val="00772CCD"/>
    <w:rsid w:val="00773D79"/>
    <w:rsid w:val="007756FF"/>
    <w:rsid w:val="0078058E"/>
    <w:rsid w:val="00780EC9"/>
    <w:rsid w:val="0078244F"/>
    <w:rsid w:val="00783B37"/>
    <w:rsid w:val="00783BA9"/>
    <w:rsid w:val="00784E83"/>
    <w:rsid w:val="00794FF4"/>
    <w:rsid w:val="0079537B"/>
    <w:rsid w:val="00795ACC"/>
    <w:rsid w:val="007A1202"/>
    <w:rsid w:val="007A215F"/>
    <w:rsid w:val="007A3DBE"/>
    <w:rsid w:val="007B1291"/>
    <w:rsid w:val="007B1E1A"/>
    <w:rsid w:val="007B53A8"/>
    <w:rsid w:val="007B7348"/>
    <w:rsid w:val="007C34F7"/>
    <w:rsid w:val="007C4316"/>
    <w:rsid w:val="007C5EAE"/>
    <w:rsid w:val="007D0C16"/>
    <w:rsid w:val="007D11AB"/>
    <w:rsid w:val="007D4ADF"/>
    <w:rsid w:val="007D5826"/>
    <w:rsid w:val="007D5A63"/>
    <w:rsid w:val="007D786A"/>
    <w:rsid w:val="007D79E1"/>
    <w:rsid w:val="007E0C58"/>
    <w:rsid w:val="007E319F"/>
    <w:rsid w:val="007E489B"/>
    <w:rsid w:val="007E5D90"/>
    <w:rsid w:val="007E6EEC"/>
    <w:rsid w:val="007F27A7"/>
    <w:rsid w:val="007F32F0"/>
    <w:rsid w:val="007F511C"/>
    <w:rsid w:val="007F5AB7"/>
    <w:rsid w:val="007F6DD5"/>
    <w:rsid w:val="007F78CA"/>
    <w:rsid w:val="00801CB6"/>
    <w:rsid w:val="0080286E"/>
    <w:rsid w:val="008047C0"/>
    <w:rsid w:val="00811778"/>
    <w:rsid w:val="00811843"/>
    <w:rsid w:val="00811E92"/>
    <w:rsid w:val="00814AC3"/>
    <w:rsid w:val="0081636E"/>
    <w:rsid w:val="008203A5"/>
    <w:rsid w:val="008259B7"/>
    <w:rsid w:val="0083096F"/>
    <w:rsid w:val="0083132E"/>
    <w:rsid w:val="00832951"/>
    <w:rsid w:val="00834F41"/>
    <w:rsid w:val="00835255"/>
    <w:rsid w:val="00835A36"/>
    <w:rsid w:val="008375C3"/>
    <w:rsid w:val="008400E1"/>
    <w:rsid w:val="0084586F"/>
    <w:rsid w:val="00850C0F"/>
    <w:rsid w:val="0085755C"/>
    <w:rsid w:val="00857C4D"/>
    <w:rsid w:val="008639D9"/>
    <w:rsid w:val="0086443D"/>
    <w:rsid w:val="008652BF"/>
    <w:rsid w:val="0086547A"/>
    <w:rsid w:val="0087199D"/>
    <w:rsid w:val="00872118"/>
    <w:rsid w:val="00875375"/>
    <w:rsid w:val="00881432"/>
    <w:rsid w:val="008822AB"/>
    <w:rsid w:val="00884AB6"/>
    <w:rsid w:val="0088607B"/>
    <w:rsid w:val="008922DE"/>
    <w:rsid w:val="00892DED"/>
    <w:rsid w:val="0089543E"/>
    <w:rsid w:val="008A018C"/>
    <w:rsid w:val="008A3638"/>
    <w:rsid w:val="008A40EE"/>
    <w:rsid w:val="008B1C80"/>
    <w:rsid w:val="008B2F6C"/>
    <w:rsid w:val="008B5F35"/>
    <w:rsid w:val="008C2D42"/>
    <w:rsid w:val="008C4ACC"/>
    <w:rsid w:val="008C5C91"/>
    <w:rsid w:val="008D1B3A"/>
    <w:rsid w:val="008D474A"/>
    <w:rsid w:val="008D490B"/>
    <w:rsid w:val="008D5679"/>
    <w:rsid w:val="008E2514"/>
    <w:rsid w:val="008E390C"/>
    <w:rsid w:val="008E3AF4"/>
    <w:rsid w:val="008E458F"/>
    <w:rsid w:val="008E6159"/>
    <w:rsid w:val="008E62AB"/>
    <w:rsid w:val="008F59EE"/>
    <w:rsid w:val="008F5C6A"/>
    <w:rsid w:val="008F715F"/>
    <w:rsid w:val="008F7BEA"/>
    <w:rsid w:val="008F7CA1"/>
    <w:rsid w:val="00900BA5"/>
    <w:rsid w:val="00901B9B"/>
    <w:rsid w:val="00902188"/>
    <w:rsid w:val="00903D9D"/>
    <w:rsid w:val="00904D14"/>
    <w:rsid w:val="009075E1"/>
    <w:rsid w:val="00907632"/>
    <w:rsid w:val="009100E9"/>
    <w:rsid w:val="00910AF4"/>
    <w:rsid w:val="0091158B"/>
    <w:rsid w:val="0091299B"/>
    <w:rsid w:val="00912BEA"/>
    <w:rsid w:val="00914470"/>
    <w:rsid w:val="009149A0"/>
    <w:rsid w:val="009211E3"/>
    <w:rsid w:val="00921E30"/>
    <w:rsid w:val="00926CBC"/>
    <w:rsid w:val="009325BA"/>
    <w:rsid w:val="00933784"/>
    <w:rsid w:val="009337B6"/>
    <w:rsid w:val="0093538F"/>
    <w:rsid w:val="0093546C"/>
    <w:rsid w:val="00940E38"/>
    <w:rsid w:val="00942DEB"/>
    <w:rsid w:val="0094628D"/>
    <w:rsid w:val="00951F11"/>
    <w:rsid w:val="009525BB"/>
    <w:rsid w:val="00952693"/>
    <w:rsid w:val="009527DF"/>
    <w:rsid w:val="00952CE9"/>
    <w:rsid w:val="0095352D"/>
    <w:rsid w:val="00953E00"/>
    <w:rsid w:val="00954EA9"/>
    <w:rsid w:val="00963E86"/>
    <w:rsid w:val="0096505C"/>
    <w:rsid w:val="009658FA"/>
    <w:rsid w:val="00966B2D"/>
    <w:rsid w:val="009678A8"/>
    <w:rsid w:val="00967B98"/>
    <w:rsid w:val="00972AC3"/>
    <w:rsid w:val="00975E97"/>
    <w:rsid w:val="00976298"/>
    <w:rsid w:val="00976CD2"/>
    <w:rsid w:val="00977A05"/>
    <w:rsid w:val="009805A8"/>
    <w:rsid w:val="00980A8D"/>
    <w:rsid w:val="00981351"/>
    <w:rsid w:val="00982BCF"/>
    <w:rsid w:val="0098360D"/>
    <w:rsid w:val="00985600"/>
    <w:rsid w:val="009874DA"/>
    <w:rsid w:val="00987E5F"/>
    <w:rsid w:val="00993149"/>
    <w:rsid w:val="009934DC"/>
    <w:rsid w:val="009947C9"/>
    <w:rsid w:val="0099704B"/>
    <w:rsid w:val="00997B5F"/>
    <w:rsid w:val="009A41BF"/>
    <w:rsid w:val="009A628B"/>
    <w:rsid w:val="009A6993"/>
    <w:rsid w:val="009B1ABD"/>
    <w:rsid w:val="009B2707"/>
    <w:rsid w:val="009B289D"/>
    <w:rsid w:val="009B4AC7"/>
    <w:rsid w:val="009B718F"/>
    <w:rsid w:val="009C00E3"/>
    <w:rsid w:val="009C1120"/>
    <w:rsid w:val="009C2D01"/>
    <w:rsid w:val="009D2274"/>
    <w:rsid w:val="009D2A37"/>
    <w:rsid w:val="009D4DE8"/>
    <w:rsid w:val="009D5408"/>
    <w:rsid w:val="009D79D2"/>
    <w:rsid w:val="009D7C1E"/>
    <w:rsid w:val="009E1F4F"/>
    <w:rsid w:val="009E2107"/>
    <w:rsid w:val="009E5A25"/>
    <w:rsid w:val="009E5A85"/>
    <w:rsid w:val="009E644C"/>
    <w:rsid w:val="009E66E4"/>
    <w:rsid w:val="009E7A76"/>
    <w:rsid w:val="009F1BFA"/>
    <w:rsid w:val="009F26AE"/>
    <w:rsid w:val="009F40E9"/>
    <w:rsid w:val="009F5034"/>
    <w:rsid w:val="009F5573"/>
    <w:rsid w:val="009F5B16"/>
    <w:rsid w:val="00A07142"/>
    <w:rsid w:val="00A102FE"/>
    <w:rsid w:val="00A10567"/>
    <w:rsid w:val="00A11E96"/>
    <w:rsid w:val="00A12624"/>
    <w:rsid w:val="00A13307"/>
    <w:rsid w:val="00A15549"/>
    <w:rsid w:val="00A239BC"/>
    <w:rsid w:val="00A263BD"/>
    <w:rsid w:val="00A27D59"/>
    <w:rsid w:val="00A304C4"/>
    <w:rsid w:val="00A30AA5"/>
    <w:rsid w:val="00A31209"/>
    <w:rsid w:val="00A329CA"/>
    <w:rsid w:val="00A361CB"/>
    <w:rsid w:val="00A36B9D"/>
    <w:rsid w:val="00A412EA"/>
    <w:rsid w:val="00A4377B"/>
    <w:rsid w:val="00A43867"/>
    <w:rsid w:val="00A4440D"/>
    <w:rsid w:val="00A445A5"/>
    <w:rsid w:val="00A47A11"/>
    <w:rsid w:val="00A47A51"/>
    <w:rsid w:val="00A52B8A"/>
    <w:rsid w:val="00A60436"/>
    <w:rsid w:val="00A62463"/>
    <w:rsid w:val="00A633F0"/>
    <w:rsid w:val="00A64B02"/>
    <w:rsid w:val="00A74826"/>
    <w:rsid w:val="00A8029C"/>
    <w:rsid w:val="00A8166F"/>
    <w:rsid w:val="00A81D5D"/>
    <w:rsid w:val="00A83B2D"/>
    <w:rsid w:val="00A845D4"/>
    <w:rsid w:val="00A914A9"/>
    <w:rsid w:val="00A92563"/>
    <w:rsid w:val="00A9386D"/>
    <w:rsid w:val="00A938BE"/>
    <w:rsid w:val="00A938C9"/>
    <w:rsid w:val="00A9582E"/>
    <w:rsid w:val="00AA2037"/>
    <w:rsid w:val="00AA31CE"/>
    <w:rsid w:val="00AA3914"/>
    <w:rsid w:val="00AA4144"/>
    <w:rsid w:val="00AB6252"/>
    <w:rsid w:val="00AB6555"/>
    <w:rsid w:val="00AB7274"/>
    <w:rsid w:val="00AB7858"/>
    <w:rsid w:val="00AC05B5"/>
    <w:rsid w:val="00AC0F40"/>
    <w:rsid w:val="00AC2561"/>
    <w:rsid w:val="00AC26FB"/>
    <w:rsid w:val="00AC4EAE"/>
    <w:rsid w:val="00AC628B"/>
    <w:rsid w:val="00AC638D"/>
    <w:rsid w:val="00AC69A7"/>
    <w:rsid w:val="00AC74EF"/>
    <w:rsid w:val="00AC7813"/>
    <w:rsid w:val="00AD161D"/>
    <w:rsid w:val="00AD56E6"/>
    <w:rsid w:val="00AD61BD"/>
    <w:rsid w:val="00AD6909"/>
    <w:rsid w:val="00AD6FD4"/>
    <w:rsid w:val="00AE01A6"/>
    <w:rsid w:val="00AE0520"/>
    <w:rsid w:val="00AE1979"/>
    <w:rsid w:val="00AE1BB8"/>
    <w:rsid w:val="00AE23E4"/>
    <w:rsid w:val="00AE49CE"/>
    <w:rsid w:val="00AE51F0"/>
    <w:rsid w:val="00AE6FF2"/>
    <w:rsid w:val="00AF171E"/>
    <w:rsid w:val="00AF6A3B"/>
    <w:rsid w:val="00AF74B0"/>
    <w:rsid w:val="00B00849"/>
    <w:rsid w:val="00B0343E"/>
    <w:rsid w:val="00B04913"/>
    <w:rsid w:val="00B04F87"/>
    <w:rsid w:val="00B05166"/>
    <w:rsid w:val="00B06187"/>
    <w:rsid w:val="00B06B5D"/>
    <w:rsid w:val="00B076A0"/>
    <w:rsid w:val="00B17340"/>
    <w:rsid w:val="00B21275"/>
    <w:rsid w:val="00B23176"/>
    <w:rsid w:val="00B268D5"/>
    <w:rsid w:val="00B30FAA"/>
    <w:rsid w:val="00B36353"/>
    <w:rsid w:val="00B36B0A"/>
    <w:rsid w:val="00B42508"/>
    <w:rsid w:val="00B43523"/>
    <w:rsid w:val="00B46F4D"/>
    <w:rsid w:val="00B52627"/>
    <w:rsid w:val="00B53099"/>
    <w:rsid w:val="00B541B0"/>
    <w:rsid w:val="00B55320"/>
    <w:rsid w:val="00B561A7"/>
    <w:rsid w:val="00B56780"/>
    <w:rsid w:val="00B56964"/>
    <w:rsid w:val="00B57913"/>
    <w:rsid w:val="00B63A58"/>
    <w:rsid w:val="00B640AA"/>
    <w:rsid w:val="00B646E7"/>
    <w:rsid w:val="00B64EE7"/>
    <w:rsid w:val="00B65AB3"/>
    <w:rsid w:val="00B67C16"/>
    <w:rsid w:val="00B72887"/>
    <w:rsid w:val="00B72A41"/>
    <w:rsid w:val="00B76395"/>
    <w:rsid w:val="00B76676"/>
    <w:rsid w:val="00B77D33"/>
    <w:rsid w:val="00B86522"/>
    <w:rsid w:val="00B906EE"/>
    <w:rsid w:val="00B908E0"/>
    <w:rsid w:val="00B90CA4"/>
    <w:rsid w:val="00B9563C"/>
    <w:rsid w:val="00B971F2"/>
    <w:rsid w:val="00BA45E8"/>
    <w:rsid w:val="00BA5AE6"/>
    <w:rsid w:val="00BA77BC"/>
    <w:rsid w:val="00BB0515"/>
    <w:rsid w:val="00BB0DF7"/>
    <w:rsid w:val="00BB35A2"/>
    <w:rsid w:val="00BB49A6"/>
    <w:rsid w:val="00BC145C"/>
    <w:rsid w:val="00BC15FE"/>
    <w:rsid w:val="00BC50B2"/>
    <w:rsid w:val="00BD1B00"/>
    <w:rsid w:val="00BD7E42"/>
    <w:rsid w:val="00BE0E1C"/>
    <w:rsid w:val="00BE525E"/>
    <w:rsid w:val="00BE5799"/>
    <w:rsid w:val="00BE7289"/>
    <w:rsid w:val="00BF4FFC"/>
    <w:rsid w:val="00BF611C"/>
    <w:rsid w:val="00BF64F4"/>
    <w:rsid w:val="00C010BF"/>
    <w:rsid w:val="00C01D41"/>
    <w:rsid w:val="00C021A5"/>
    <w:rsid w:val="00C057C6"/>
    <w:rsid w:val="00C1066C"/>
    <w:rsid w:val="00C12D39"/>
    <w:rsid w:val="00C15FB1"/>
    <w:rsid w:val="00C1761A"/>
    <w:rsid w:val="00C17E00"/>
    <w:rsid w:val="00C209D4"/>
    <w:rsid w:val="00C20E92"/>
    <w:rsid w:val="00C213AE"/>
    <w:rsid w:val="00C232F8"/>
    <w:rsid w:val="00C2430E"/>
    <w:rsid w:val="00C25A36"/>
    <w:rsid w:val="00C276EE"/>
    <w:rsid w:val="00C33A92"/>
    <w:rsid w:val="00C344E3"/>
    <w:rsid w:val="00C34AE1"/>
    <w:rsid w:val="00C37777"/>
    <w:rsid w:val="00C37CCD"/>
    <w:rsid w:val="00C40734"/>
    <w:rsid w:val="00C421BF"/>
    <w:rsid w:val="00C46867"/>
    <w:rsid w:val="00C52B93"/>
    <w:rsid w:val="00C61E56"/>
    <w:rsid w:val="00C621FC"/>
    <w:rsid w:val="00C6473F"/>
    <w:rsid w:val="00C663D3"/>
    <w:rsid w:val="00C66C22"/>
    <w:rsid w:val="00C744C1"/>
    <w:rsid w:val="00C74E12"/>
    <w:rsid w:val="00C774CA"/>
    <w:rsid w:val="00C802EC"/>
    <w:rsid w:val="00C850B7"/>
    <w:rsid w:val="00C90985"/>
    <w:rsid w:val="00C92878"/>
    <w:rsid w:val="00CA0884"/>
    <w:rsid w:val="00CA2B33"/>
    <w:rsid w:val="00CA2B74"/>
    <w:rsid w:val="00CA2F37"/>
    <w:rsid w:val="00CA3AD8"/>
    <w:rsid w:val="00CA40BC"/>
    <w:rsid w:val="00CA44B8"/>
    <w:rsid w:val="00CA4E4B"/>
    <w:rsid w:val="00CA5DDE"/>
    <w:rsid w:val="00CA7F37"/>
    <w:rsid w:val="00CB04DE"/>
    <w:rsid w:val="00CB46F2"/>
    <w:rsid w:val="00CB63E6"/>
    <w:rsid w:val="00CB6457"/>
    <w:rsid w:val="00CC00A5"/>
    <w:rsid w:val="00CC019C"/>
    <w:rsid w:val="00CC29A2"/>
    <w:rsid w:val="00CC3DEA"/>
    <w:rsid w:val="00CD32E3"/>
    <w:rsid w:val="00CD3FA3"/>
    <w:rsid w:val="00CD557A"/>
    <w:rsid w:val="00CE20D9"/>
    <w:rsid w:val="00CE47B6"/>
    <w:rsid w:val="00CE519C"/>
    <w:rsid w:val="00CE7785"/>
    <w:rsid w:val="00CF01A2"/>
    <w:rsid w:val="00CF0436"/>
    <w:rsid w:val="00CF04E0"/>
    <w:rsid w:val="00CF1C9A"/>
    <w:rsid w:val="00CF2507"/>
    <w:rsid w:val="00CF26AA"/>
    <w:rsid w:val="00CF3805"/>
    <w:rsid w:val="00CF41BD"/>
    <w:rsid w:val="00CF7D32"/>
    <w:rsid w:val="00D029CD"/>
    <w:rsid w:val="00D02DFE"/>
    <w:rsid w:val="00D03574"/>
    <w:rsid w:val="00D042F8"/>
    <w:rsid w:val="00D05D8F"/>
    <w:rsid w:val="00D075FD"/>
    <w:rsid w:val="00D11D21"/>
    <w:rsid w:val="00D13413"/>
    <w:rsid w:val="00D137D6"/>
    <w:rsid w:val="00D154EE"/>
    <w:rsid w:val="00D15821"/>
    <w:rsid w:val="00D1615C"/>
    <w:rsid w:val="00D20D5A"/>
    <w:rsid w:val="00D25800"/>
    <w:rsid w:val="00D31A50"/>
    <w:rsid w:val="00D360B1"/>
    <w:rsid w:val="00D3618A"/>
    <w:rsid w:val="00D373BE"/>
    <w:rsid w:val="00D4405D"/>
    <w:rsid w:val="00D45963"/>
    <w:rsid w:val="00D52317"/>
    <w:rsid w:val="00D5341A"/>
    <w:rsid w:val="00D54A7E"/>
    <w:rsid w:val="00D56E82"/>
    <w:rsid w:val="00D57AA8"/>
    <w:rsid w:val="00D62745"/>
    <w:rsid w:val="00D64D76"/>
    <w:rsid w:val="00D65DC8"/>
    <w:rsid w:val="00D70F2F"/>
    <w:rsid w:val="00D73D30"/>
    <w:rsid w:val="00D7504F"/>
    <w:rsid w:val="00D76C52"/>
    <w:rsid w:val="00D80FC5"/>
    <w:rsid w:val="00D81579"/>
    <w:rsid w:val="00D82293"/>
    <w:rsid w:val="00D860FA"/>
    <w:rsid w:val="00D92029"/>
    <w:rsid w:val="00D93040"/>
    <w:rsid w:val="00D93070"/>
    <w:rsid w:val="00D938F3"/>
    <w:rsid w:val="00D94DDC"/>
    <w:rsid w:val="00D97441"/>
    <w:rsid w:val="00DA05C6"/>
    <w:rsid w:val="00DA072A"/>
    <w:rsid w:val="00DA3F6F"/>
    <w:rsid w:val="00DA6566"/>
    <w:rsid w:val="00DA6745"/>
    <w:rsid w:val="00DA69E3"/>
    <w:rsid w:val="00DB1990"/>
    <w:rsid w:val="00DB50BC"/>
    <w:rsid w:val="00DB78BE"/>
    <w:rsid w:val="00DC0325"/>
    <w:rsid w:val="00DC0604"/>
    <w:rsid w:val="00DC1A5F"/>
    <w:rsid w:val="00DC1AC9"/>
    <w:rsid w:val="00DC565F"/>
    <w:rsid w:val="00DD1485"/>
    <w:rsid w:val="00DD20A9"/>
    <w:rsid w:val="00DD5F60"/>
    <w:rsid w:val="00DD7436"/>
    <w:rsid w:val="00DD7FA2"/>
    <w:rsid w:val="00DE055C"/>
    <w:rsid w:val="00DE4059"/>
    <w:rsid w:val="00DE4B4E"/>
    <w:rsid w:val="00DE680F"/>
    <w:rsid w:val="00DE7E6C"/>
    <w:rsid w:val="00DF3D7B"/>
    <w:rsid w:val="00DF76D1"/>
    <w:rsid w:val="00E00DC2"/>
    <w:rsid w:val="00E06CBC"/>
    <w:rsid w:val="00E10D0B"/>
    <w:rsid w:val="00E11E2E"/>
    <w:rsid w:val="00E13CDE"/>
    <w:rsid w:val="00E27981"/>
    <w:rsid w:val="00E34617"/>
    <w:rsid w:val="00E34E62"/>
    <w:rsid w:val="00E37ABD"/>
    <w:rsid w:val="00E42221"/>
    <w:rsid w:val="00E44601"/>
    <w:rsid w:val="00E46616"/>
    <w:rsid w:val="00E53FCD"/>
    <w:rsid w:val="00E55CD0"/>
    <w:rsid w:val="00E565E1"/>
    <w:rsid w:val="00E57462"/>
    <w:rsid w:val="00E61C2A"/>
    <w:rsid w:val="00E643BF"/>
    <w:rsid w:val="00E643D0"/>
    <w:rsid w:val="00E66148"/>
    <w:rsid w:val="00E66711"/>
    <w:rsid w:val="00E700CE"/>
    <w:rsid w:val="00E70210"/>
    <w:rsid w:val="00E70537"/>
    <w:rsid w:val="00E70847"/>
    <w:rsid w:val="00E74899"/>
    <w:rsid w:val="00E756AB"/>
    <w:rsid w:val="00E80A6C"/>
    <w:rsid w:val="00E819A6"/>
    <w:rsid w:val="00E84D65"/>
    <w:rsid w:val="00E864C3"/>
    <w:rsid w:val="00E875A2"/>
    <w:rsid w:val="00E905C5"/>
    <w:rsid w:val="00E912FE"/>
    <w:rsid w:val="00E94FA3"/>
    <w:rsid w:val="00E95886"/>
    <w:rsid w:val="00E97844"/>
    <w:rsid w:val="00EA3143"/>
    <w:rsid w:val="00EA4C2C"/>
    <w:rsid w:val="00EB2E03"/>
    <w:rsid w:val="00EB79B2"/>
    <w:rsid w:val="00EC0670"/>
    <w:rsid w:val="00EC4A7C"/>
    <w:rsid w:val="00EC4A85"/>
    <w:rsid w:val="00ED10F2"/>
    <w:rsid w:val="00ED295D"/>
    <w:rsid w:val="00ED31C0"/>
    <w:rsid w:val="00ED439A"/>
    <w:rsid w:val="00ED7FA8"/>
    <w:rsid w:val="00EE10F9"/>
    <w:rsid w:val="00EE426F"/>
    <w:rsid w:val="00EE4CC6"/>
    <w:rsid w:val="00EF236A"/>
    <w:rsid w:val="00EF308C"/>
    <w:rsid w:val="00EF3480"/>
    <w:rsid w:val="00EF472C"/>
    <w:rsid w:val="00F00735"/>
    <w:rsid w:val="00F05541"/>
    <w:rsid w:val="00F062AF"/>
    <w:rsid w:val="00F11F8B"/>
    <w:rsid w:val="00F1360B"/>
    <w:rsid w:val="00F1372B"/>
    <w:rsid w:val="00F139FD"/>
    <w:rsid w:val="00F156E4"/>
    <w:rsid w:val="00F17912"/>
    <w:rsid w:val="00F20CC4"/>
    <w:rsid w:val="00F22770"/>
    <w:rsid w:val="00F23639"/>
    <w:rsid w:val="00F24278"/>
    <w:rsid w:val="00F259D7"/>
    <w:rsid w:val="00F31F76"/>
    <w:rsid w:val="00F32684"/>
    <w:rsid w:val="00F3656D"/>
    <w:rsid w:val="00F40B15"/>
    <w:rsid w:val="00F421F8"/>
    <w:rsid w:val="00F45B87"/>
    <w:rsid w:val="00F50EBE"/>
    <w:rsid w:val="00F52695"/>
    <w:rsid w:val="00F54E28"/>
    <w:rsid w:val="00F55F61"/>
    <w:rsid w:val="00F62833"/>
    <w:rsid w:val="00F66A0D"/>
    <w:rsid w:val="00F66B88"/>
    <w:rsid w:val="00F72C5A"/>
    <w:rsid w:val="00F74A58"/>
    <w:rsid w:val="00F76859"/>
    <w:rsid w:val="00F76F87"/>
    <w:rsid w:val="00F80057"/>
    <w:rsid w:val="00F826DD"/>
    <w:rsid w:val="00F82AB8"/>
    <w:rsid w:val="00F83B20"/>
    <w:rsid w:val="00F8437E"/>
    <w:rsid w:val="00F86287"/>
    <w:rsid w:val="00F97C0B"/>
    <w:rsid w:val="00FA0AEB"/>
    <w:rsid w:val="00FA0EA9"/>
    <w:rsid w:val="00FA3240"/>
    <w:rsid w:val="00FA420E"/>
    <w:rsid w:val="00FA5B18"/>
    <w:rsid w:val="00FA659A"/>
    <w:rsid w:val="00FA7A66"/>
    <w:rsid w:val="00FB0E8D"/>
    <w:rsid w:val="00FB20D7"/>
    <w:rsid w:val="00FB3544"/>
    <w:rsid w:val="00FB60F4"/>
    <w:rsid w:val="00FC0859"/>
    <w:rsid w:val="00FC0DF7"/>
    <w:rsid w:val="00FC3224"/>
    <w:rsid w:val="00FC59F6"/>
    <w:rsid w:val="00FD23BA"/>
    <w:rsid w:val="00FD4FD8"/>
    <w:rsid w:val="00FD600E"/>
    <w:rsid w:val="00FD69AB"/>
    <w:rsid w:val="00FE115E"/>
    <w:rsid w:val="00FE1AD8"/>
    <w:rsid w:val="00FE209F"/>
    <w:rsid w:val="00FE298B"/>
    <w:rsid w:val="00FE4A4A"/>
    <w:rsid w:val="00FE4FAE"/>
    <w:rsid w:val="00FE6171"/>
    <w:rsid w:val="00FE7845"/>
    <w:rsid w:val="00FE7E20"/>
    <w:rsid w:val="00FF2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247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1556E"/>
    <w:rPr>
      <w:color w:val="0000FF"/>
      <w:u w:val="single"/>
    </w:rPr>
  </w:style>
  <w:style w:type="paragraph" w:styleId="NormalWeb">
    <w:name w:val="Normal (Web)"/>
    <w:basedOn w:val="Normal"/>
    <w:uiPriority w:val="99"/>
    <w:rsid w:val="00CF2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C20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0E9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20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0E92"/>
    <w:rPr>
      <w:kern w:val="2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1055D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99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98704">
                  <w:marLeft w:val="0"/>
                  <w:marRight w:val="0"/>
                  <w:marTop w:val="0"/>
                  <w:marBottom w:val="0"/>
                  <w:divBdr>
                    <w:top w:val="single" w:sz="6" w:space="0" w:color="14B5EC"/>
                    <w:left w:val="single" w:sz="6" w:space="0" w:color="EEEEEE"/>
                    <w:bottom w:val="single" w:sz="6" w:space="0" w:color="EEEEEE"/>
                    <w:right w:val="single" w:sz="6" w:space="0" w:color="EEEEEE"/>
                  </w:divBdr>
                  <w:divsChild>
                    <w:div w:id="169699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99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estop.pusan.ac.kr/englis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nu.k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217</Words>
  <Characters>1237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有关学院: </dc:title>
  <dc:subject/>
  <dc:creator>秦洁</dc:creator>
  <cp:keywords/>
  <dc:description/>
  <cp:lastModifiedBy>NTKO</cp:lastModifiedBy>
  <cp:revision>45</cp:revision>
  <dcterms:created xsi:type="dcterms:W3CDTF">2015-08-31T08:32:00Z</dcterms:created>
  <dcterms:modified xsi:type="dcterms:W3CDTF">2017-02-15T02:34:00Z</dcterms:modified>
</cp:coreProperties>
</file>